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4595" w:rsidRPr="00474595" w:rsidRDefault="00B108D3" w:rsidP="007E67DD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4667BC84" wp14:editId="14B7EFE5">
                <wp:simplePos x="0" y="0"/>
                <wp:positionH relativeFrom="column">
                  <wp:posOffset>8608060</wp:posOffset>
                </wp:positionH>
                <wp:positionV relativeFrom="paragraph">
                  <wp:posOffset>2534920</wp:posOffset>
                </wp:positionV>
                <wp:extent cx="810895" cy="67945"/>
                <wp:effectExtent l="0" t="0" r="0" b="10160"/>
                <wp:wrapNone/>
                <wp:docPr id="329" name="Text 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0895" cy="67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VRI gemeente Zaanstad SWARCO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9" o:spid="_x0000_s1026" type="#_x0000_t202" style="position:absolute;margin-left:677.8pt;margin-top:199.6pt;width:63.85pt;height:5.35pt;z-index:251797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" filled="f" stroked="f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VRI gemeente Zaanstad SWARCO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CF6C324" wp14:editId="71A8FEB0">
                <wp:simplePos x="0" y="0"/>
                <wp:positionH relativeFrom="column">
                  <wp:posOffset>8481060</wp:posOffset>
                </wp:positionH>
                <wp:positionV relativeFrom="paragraph">
                  <wp:posOffset>2529840</wp:posOffset>
                </wp:positionV>
                <wp:extent cx="73025" cy="71120"/>
                <wp:effectExtent l="0" t="0" r="22225" b="24130"/>
                <wp:wrapNone/>
                <wp:docPr id="328" name="Oval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12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88" o:spid="_x0000_s1026" style="position:absolute;margin-left:667.8pt;margin-top:199.2pt;width:5.75pt;height:5.6pt;z-index:251796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" fillcolor="yellow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90E529B" wp14:editId="0583BB4F">
                <wp:simplePos x="0" y="0"/>
                <wp:positionH relativeFrom="column">
                  <wp:posOffset>8601710</wp:posOffset>
                </wp:positionH>
                <wp:positionV relativeFrom="paragraph">
                  <wp:posOffset>2674620</wp:posOffset>
                </wp:positionV>
                <wp:extent cx="658495" cy="66675"/>
                <wp:effectExtent l="0" t="0" r="9525" b="10160"/>
                <wp:wrapNone/>
                <wp:docPr id="327" name="Text 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495" cy="66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VRI Provincie Noord-Holland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6" o:spid="_x0000_s1027" type="#_x0000_t202" style="position:absolute;margin-left:677.3pt;margin-top:210.6pt;width:51.85pt;height:5.25pt;z-index:251795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" filled="f" stroked="f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VRI Provincie Noord-Holland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8354F52" wp14:editId="7030D8E0">
                <wp:simplePos x="0" y="0"/>
                <wp:positionH relativeFrom="column">
                  <wp:posOffset>8479155</wp:posOffset>
                </wp:positionH>
                <wp:positionV relativeFrom="paragraph">
                  <wp:posOffset>2669540</wp:posOffset>
                </wp:positionV>
                <wp:extent cx="73025" cy="71120"/>
                <wp:effectExtent l="0" t="0" r="22225" b="24130"/>
                <wp:wrapNone/>
                <wp:docPr id="326" name="Oval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12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62" o:spid="_x0000_s1026" style="position:absolute;margin-left:667.65pt;margin-top:210.2pt;width:5.75pt;height:5.6pt;z-index:251794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" filled="f" strokecolor="black [3213]" strokeweight="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72C82A57" wp14:editId="040D5208">
                <wp:simplePos x="0" y="0"/>
                <wp:positionH relativeFrom="column">
                  <wp:posOffset>8912860</wp:posOffset>
                </wp:positionH>
                <wp:positionV relativeFrom="paragraph">
                  <wp:posOffset>2934970</wp:posOffset>
                </wp:positionV>
                <wp:extent cx="127000" cy="73025"/>
                <wp:effectExtent l="0" t="0" r="25400" b="22860"/>
                <wp:wrapNone/>
                <wp:docPr id="321" name="Text 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 algn="ctr">
                          <a:solidFill>
                            <a:srgbClr val="9900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5151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8" o:spid="_x0000_s1028" type="#_x0000_t202" style="position:absolute;margin-left:701.8pt;margin-top:231.1pt;width:10pt;height:5.75pt;z-index:251793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" fillcolor="#f9f" strokecolor="#90c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5151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871552D" wp14:editId="4EDD6029">
                <wp:simplePos x="0" y="0"/>
                <wp:positionH relativeFrom="column">
                  <wp:posOffset>8912860</wp:posOffset>
                </wp:positionH>
                <wp:positionV relativeFrom="paragraph">
                  <wp:posOffset>2809240</wp:posOffset>
                </wp:positionV>
                <wp:extent cx="127000" cy="73025"/>
                <wp:effectExtent l="0" t="0" r="25400" b="22860"/>
                <wp:wrapNone/>
                <wp:docPr id="320" name="Text 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noFill/>
                        <a:ln w="6350" algn="ctr">
                          <a:solidFill>
                            <a:srgbClr val="9900CC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5151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8" o:spid="_x0000_s1029" type="#_x0000_t202" style="position:absolute;margin-left:701.8pt;margin-top:221.2pt;width:10pt;height:5.75pt;z-index:251792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" filled="f" strokecolor="#90c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5151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EB80244" wp14:editId="543BD4CD">
                <wp:simplePos x="0" y="0"/>
                <wp:positionH relativeFrom="column">
                  <wp:posOffset>8766810</wp:posOffset>
                </wp:positionH>
                <wp:positionV relativeFrom="paragraph">
                  <wp:posOffset>2938145</wp:posOffset>
                </wp:positionV>
                <wp:extent cx="127000" cy="73025"/>
                <wp:effectExtent l="0" t="0" r="25400" b="22860"/>
                <wp:wrapNone/>
                <wp:docPr id="319" name="Text 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6350" algn="ctr">
                          <a:solidFill>
                            <a:srgbClr val="0033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5151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0" type="#_x0000_t202" style="position:absolute;margin-left:690.3pt;margin-top:231.35pt;width:10pt;height:5.75pt;z-index:251791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" fillcolor="#9cf" strokecolor="#03c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5151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E2F9210" wp14:editId="120355A5">
                <wp:simplePos x="0" y="0"/>
                <wp:positionH relativeFrom="column">
                  <wp:posOffset>8764905</wp:posOffset>
                </wp:positionH>
                <wp:positionV relativeFrom="paragraph">
                  <wp:posOffset>2812415</wp:posOffset>
                </wp:positionV>
                <wp:extent cx="127000" cy="73025"/>
                <wp:effectExtent l="0" t="0" r="25400" b="22860"/>
                <wp:wrapNone/>
                <wp:docPr id="318" name="Text 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noFill/>
                        <a:ln w="6350" algn="ctr">
                          <a:solidFill>
                            <a:srgbClr val="0033CC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5151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1" type="#_x0000_t202" style="position:absolute;margin-left:690.15pt;margin-top:221.45pt;width:10pt;height:5.75pt;z-index:251790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" filled="f" strokecolor="#03c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5151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7688AE39" wp14:editId="7490BD4F">
                <wp:simplePos x="0" y="0"/>
                <wp:positionH relativeFrom="column">
                  <wp:posOffset>8615680</wp:posOffset>
                </wp:positionH>
                <wp:positionV relativeFrom="paragraph">
                  <wp:posOffset>2934970</wp:posOffset>
                </wp:positionV>
                <wp:extent cx="127000" cy="73025"/>
                <wp:effectExtent l="0" t="0" r="25400" b="22860"/>
                <wp:wrapNone/>
                <wp:docPr id="317" name="Text 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66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5151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position:absolute;margin-left:678.4pt;margin-top:231.1pt;width:10pt;height:5.75pt;z-index:251789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" fillcolor="#fc6" strokecolor="#f90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5151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5AADAAE6" wp14:editId="53822B38">
                <wp:simplePos x="0" y="0"/>
                <wp:positionH relativeFrom="column">
                  <wp:posOffset>8614410</wp:posOffset>
                </wp:positionH>
                <wp:positionV relativeFrom="paragraph">
                  <wp:posOffset>2809240</wp:posOffset>
                </wp:positionV>
                <wp:extent cx="127000" cy="73025"/>
                <wp:effectExtent l="0" t="0" r="25400" b="22860"/>
                <wp:wrapNone/>
                <wp:docPr id="316" name="Text 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noFill/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5151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position:absolute;margin-left:678.3pt;margin-top:221.2pt;width:10pt;height:5.75pt;z-index:251788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" filled="f" strokecolor="#f90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5151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515F708A" wp14:editId="556D453C">
                <wp:simplePos x="0" y="0"/>
                <wp:positionH relativeFrom="column">
                  <wp:posOffset>8604885</wp:posOffset>
                </wp:positionH>
                <wp:positionV relativeFrom="paragraph">
                  <wp:posOffset>2388870</wp:posOffset>
                </wp:positionV>
                <wp:extent cx="717550" cy="67945"/>
                <wp:effectExtent l="0" t="0" r="0" b="10160"/>
                <wp:wrapNone/>
                <wp:docPr id="309" name="Text 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67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VRI gemeente Zaanstad PEEK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position:absolute;margin-left:677.55pt;margin-top:188.1pt;width:56.5pt;height:5.35pt;z-index:251787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" filled="f" stroked="f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VRI gemeente Zaanstad PEEK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0B45472" wp14:editId="41184B04">
                <wp:simplePos x="0" y="0"/>
                <wp:positionH relativeFrom="column">
                  <wp:posOffset>8477885</wp:posOffset>
                </wp:positionH>
                <wp:positionV relativeFrom="paragraph">
                  <wp:posOffset>2377440</wp:posOffset>
                </wp:positionV>
                <wp:extent cx="73025" cy="71120"/>
                <wp:effectExtent l="0" t="0" r="22225" b="24130"/>
                <wp:wrapNone/>
                <wp:docPr id="308" name="Oval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120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88" o:spid="_x0000_s1026" style="position:absolute;margin-left:667.55pt;margin-top:187.2pt;width:5.75pt;height:5.6pt;z-index:251786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" fillcolor="#c9f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59831BD2" wp14:editId="15CF1FDB">
                <wp:simplePos x="0" y="0"/>
                <wp:positionH relativeFrom="column">
                  <wp:posOffset>8475980</wp:posOffset>
                </wp:positionH>
                <wp:positionV relativeFrom="paragraph">
                  <wp:posOffset>2242820</wp:posOffset>
                </wp:positionV>
                <wp:extent cx="73025" cy="71120"/>
                <wp:effectExtent l="0" t="0" r="22225" b="24130"/>
                <wp:wrapNone/>
                <wp:docPr id="307" name="Oval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120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80" o:spid="_x0000_s1026" style="position:absolute;margin-left:667.4pt;margin-top:176.6pt;width:5.75pt;height:5.6pt;z-index:2517852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" fillcolor="#36f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2824B44" wp14:editId="7B8E2892">
                <wp:simplePos x="0" y="0"/>
                <wp:positionH relativeFrom="column">
                  <wp:posOffset>8604885</wp:posOffset>
                </wp:positionH>
                <wp:positionV relativeFrom="paragraph">
                  <wp:posOffset>2245995</wp:posOffset>
                </wp:positionV>
                <wp:extent cx="682625" cy="67945"/>
                <wp:effectExtent l="0" t="0" r="13970" b="10160"/>
                <wp:wrapNone/>
                <wp:docPr id="306" name="Text 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625" cy="67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VRI gemeente Zaanstad TPA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9" o:spid="_x0000_s1035" type="#_x0000_t202" style="position:absolute;margin-left:677.55pt;margin-top:176.85pt;width:53.75pt;height:5.35pt;z-index:2517841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" filled="f" stroked="f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VRI gemeente Zaanstad TPA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7FCA264E" wp14:editId="092C80CA">
                <wp:simplePos x="0" y="0"/>
                <wp:positionH relativeFrom="column">
                  <wp:posOffset>9074785</wp:posOffset>
                </wp:positionH>
                <wp:positionV relativeFrom="paragraph">
                  <wp:posOffset>2931795</wp:posOffset>
                </wp:positionV>
                <wp:extent cx="531495" cy="66675"/>
                <wp:effectExtent l="0" t="0" r="3175" b="10160"/>
                <wp:wrapNone/>
                <wp:docPr id="304" name="Text 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495" cy="66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VRI met LED-lantaarns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2" o:spid="_x0000_s1036" type="#_x0000_t202" style="position:absolute;margin-left:714.55pt;margin-top:230.85pt;width:41.85pt;height:5.25pt;z-index:2517831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" filled="f" stroked="f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VRI met LED-lantaarns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E07130B" wp14:editId="407258C0">
                <wp:simplePos x="0" y="0"/>
                <wp:positionH relativeFrom="column">
                  <wp:posOffset>8463280</wp:posOffset>
                </wp:positionH>
                <wp:positionV relativeFrom="paragraph">
                  <wp:posOffset>2934970</wp:posOffset>
                </wp:positionV>
                <wp:extent cx="127000" cy="73025"/>
                <wp:effectExtent l="0" t="0" r="25400" b="22860"/>
                <wp:wrapNone/>
                <wp:docPr id="303" name="Text 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6350" algn="ctr">
                          <a:solidFill>
                            <a:srgbClr val="008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5151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7" type="#_x0000_t202" style="position:absolute;margin-left:666.4pt;margin-top:231.1pt;width:10pt;height:5.75pt;z-index:2517821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" fillcolor="#cfc" strokecolor="green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5151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1366AB89" wp14:editId="64CF6123">
                <wp:simplePos x="0" y="0"/>
                <wp:positionH relativeFrom="column">
                  <wp:posOffset>9069705</wp:posOffset>
                </wp:positionH>
                <wp:positionV relativeFrom="paragraph">
                  <wp:posOffset>2806065</wp:posOffset>
                </wp:positionV>
                <wp:extent cx="601345" cy="66675"/>
                <wp:effectExtent l="0" t="0" r="11430" b="10160"/>
                <wp:wrapNone/>
                <wp:docPr id="302" name="Text 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345" cy="66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VRI met krypton-lantaarns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7" o:spid="_x0000_s1038" type="#_x0000_t202" style="position:absolute;margin-left:714.15pt;margin-top:220.95pt;width:47.35pt;height:5.25pt;z-index:2517811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" filled="f" stroked="f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VRI met krypton-lantaarns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600E4901" wp14:editId="1F139550">
                <wp:simplePos x="0" y="0"/>
                <wp:positionH relativeFrom="column">
                  <wp:posOffset>8606155</wp:posOffset>
                </wp:positionH>
                <wp:positionV relativeFrom="paragraph">
                  <wp:posOffset>1969770</wp:posOffset>
                </wp:positionV>
                <wp:extent cx="796925" cy="67945"/>
                <wp:effectExtent l="0" t="0" r="10795" b="10160"/>
                <wp:wrapNone/>
                <wp:docPr id="301" name="Text Box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6925" cy="67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VRI gemeente Zaanstad Siemens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5" o:spid="_x0000_s1039" type="#_x0000_t202" style="position:absolute;margin-left:677.65pt;margin-top:155.1pt;width:62.75pt;height:5.35pt;z-index:2517800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" filled="f" stroked="f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VRI gemeente Zaanstad Siemens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B96051A" wp14:editId="754EB06D">
                <wp:simplePos x="0" y="0"/>
                <wp:positionH relativeFrom="column">
                  <wp:posOffset>8477885</wp:posOffset>
                </wp:positionH>
                <wp:positionV relativeFrom="paragraph">
                  <wp:posOffset>1963420</wp:posOffset>
                </wp:positionV>
                <wp:extent cx="73025" cy="71120"/>
                <wp:effectExtent l="0" t="0" r="3175" b="5080"/>
                <wp:wrapNone/>
                <wp:docPr id="300" name="Oval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120"/>
                        </a:xfrm>
                        <a:prstGeom prst="ellipse">
                          <a:avLst/>
                        </a:prstGeom>
                        <a:solidFill>
                          <a:srgbClr val="008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61" o:spid="_x0000_s1026" style="position:absolute;margin-left:667.55pt;margin-top:154.6pt;width:5.75pt;height:5.6pt;z-index:2517790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" fillcolor="green" stroked="f" strokeweight="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30B0473" wp14:editId="78B67B14">
                <wp:simplePos x="0" y="0"/>
                <wp:positionH relativeFrom="column">
                  <wp:posOffset>8475980</wp:posOffset>
                </wp:positionH>
                <wp:positionV relativeFrom="paragraph">
                  <wp:posOffset>2109470</wp:posOffset>
                </wp:positionV>
                <wp:extent cx="73025" cy="71120"/>
                <wp:effectExtent l="0" t="0" r="22225" b="24130"/>
                <wp:wrapNone/>
                <wp:docPr id="299" name="Oval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120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60" o:spid="_x0000_s1026" style="position:absolute;margin-left:667.4pt;margin-top:166.1pt;width:5.75pt;height:5.6pt;z-index:2517780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" fillcolor="#f90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3030079" wp14:editId="6535FAD2">
                <wp:simplePos x="0" y="0"/>
                <wp:positionH relativeFrom="column">
                  <wp:posOffset>8609330</wp:posOffset>
                </wp:positionH>
                <wp:positionV relativeFrom="paragraph">
                  <wp:posOffset>2113915</wp:posOffset>
                </wp:positionV>
                <wp:extent cx="718820" cy="67945"/>
                <wp:effectExtent l="0" t="0" r="10795" b="10160"/>
                <wp:wrapNone/>
                <wp:docPr id="298" name="Text Bo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8820" cy="67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 xml:space="preserve">VRI gemeente Zaanstad </w:t>
                            </w:r>
                            <w:proofErr w:type="spellStart"/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Vialis</w:t>
                            </w:r>
                            <w:proofErr w:type="spellEnd"/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9" o:spid="_x0000_s1040" type="#_x0000_t202" style="position:absolute;margin-left:677.9pt;margin-top:166.45pt;width:56.6pt;height:5.35pt;z-index:2517770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" filled="f" stroked="f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 xml:space="preserve">VRI gemeente Zaanstad </w:t>
                      </w:r>
                      <w:proofErr w:type="spellStart"/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Vialis</w:t>
                      </w:r>
                      <w:proofErr w:type="spellEnd"/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A2DB739" wp14:editId="66DAB2A9">
                <wp:simplePos x="0" y="0"/>
                <wp:positionH relativeFrom="column">
                  <wp:posOffset>8462010</wp:posOffset>
                </wp:positionH>
                <wp:positionV relativeFrom="paragraph">
                  <wp:posOffset>2809240</wp:posOffset>
                </wp:positionV>
                <wp:extent cx="127000" cy="73025"/>
                <wp:effectExtent l="0" t="0" r="25400" b="22860"/>
                <wp:wrapNone/>
                <wp:docPr id="297" name="Text 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noFill/>
                        <a:ln w="6350" algn="ctr">
                          <a:solidFill>
                            <a:srgbClr val="008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5151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1" type="#_x0000_t202" style="position:absolute;margin-left:666.3pt;margin-top:221.2pt;width:10pt;height:5.75pt;z-index:2517760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" filled="f" strokecolor="green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5151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04E245D" wp14:editId="40D5CF50">
                <wp:simplePos x="0" y="0"/>
                <wp:positionH relativeFrom="column">
                  <wp:posOffset>8427085</wp:posOffset>
                </wp:positionH>
                <wp:positionV relativeFrom="paragraph">
                  <wp:posOffset>1753235</wp:posOffset>
                </wp:positionV>
                <wp:extent cx="1259840" cy="71755"/>
                <wp:effectExtent l="0" t="0" r="16510" b="22860"/>
                <wp:wrapNone/>
                <wp:docPr id="349" name="Text 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9840" cy="71755"/>
                        </a:xfrm>
                        <a:prstGeom prst="rect">
                          <a:avLst/>
                        </a:prstGeom>
                        <a:noFill/>
                        <a:ln w="6350" algn="ctr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B108D3" w:rsidRDefault="00B108D3" w:rsidP="00B108D3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Legenda:</w:t>
                            </w:r>
                          </w:p>
                        </w:txbxContent>
                      </wps:txbx>
                      <wps:bodyPr wrap="squar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4" o:spid="_x0000_s1042" type="#_x0000_t202" style="position:absolute;margin-left:663.55pt;margin-top:138.05pt;width:99.2pt;height:5.65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" filled="f" strokecolor="black [3213]" strokeweight=".5pt">
                <v:textbox style="mso-fit-shape-to-text:t" inset=".1mm,.1mm,.1mm,.1mm">
                  <w:txbxContent>
                    <w:p w:rsidR="00B108D3" w:rsidRDefault="00B108D3" w:rsidP="00B108D3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Legenda: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AD1F173" wp14:editId="6328D3B1">
                <wp:simplePos x="0" y="0"/>
                <wp:positionH relativeFrom="column">
                  <wp:posOffset>8395970</wp:posOffset>
                </wp:positionH>
                <wp:positionV relativeFrom="paragraph">
                  <wp:posOffset>1645920</wp:posOffset>
                </wp:positionV>
                <wp:extent cx="1328737" cy="2865506"/>
                <wp:effectExtent l="0" t="0" r="24130" b="11430"/>
                <wp:wrapNone/>
                <wp:docPr id="348" name="Rechthoek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328737" cy="286550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</a:ln>
                        <a:effectLst/>
                        <a:extLst/>
                      </wps:spPr>
                      <wps:bodyPr vert="horz" wrap="none" lIns="91440" tIns="45720" rIns="91440" bIns="45720" numCol="1" rtlCol="0" anchor="ctr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347" o:spid="_x0000_s1026" style="position:absolute;margin-left:661.1pt;margin-top:129.6pt;width:104.6pt;height:225.65pt;z-index:2517739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" fillcolor="white [3212]" strokecolor="black [3213]" strokeweight="1pt"/>
            </w:pict>
          </mc:Fallback>
        </mc:AlternateContent>
      </w:r>
      <w:r w:rsidR="00A54D00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503BE5D" wp14:editId="2BAAF025">
                <wp:simplePos x="0" y="0"/>
                <wp:positionH relativeFrom="column">
                  <wp:posOffset>-304800</wp:posOffset>
                </wp:positionH>
                <wp:positionV relativeFrom="paragraph">
                  <wp:posOffset>-304801</wp:posOffset>
                </wp:positionV>
                <wp:extent cx="10125075" cy="7153275"/>
                <wp:effectExtent l="19050" t="0" r="28575" b="28575"/>
                <wp:wrapNone/>
                <wp:docPr id="17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0125075" cy="7153275"/>
                          <a:chOff x="0" y="0"/>
                          <a:chExt cx="4523" cy="3933"/>
                        </a:xfrm>
                      </wpg:grpSpPr>
                      <pic:pic xmlns:pic="http://schemas.openxmlformats.org/drawingml/2006/picture">
                        <pic:nvPicPr>
                          <pic:cNvPr id="2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7"/>
                            <a:ext cx="4523" cy="387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89DE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1337" y="1722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1350" y="1547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1366" y="2024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6" name="Oval 63"/>
                        <wps:cNvSpPr>
                          <a:spLocks noChangeArrowheads="1"/>
                        </wps:cNvSpPr>
                        <wps:spPr bwMode="auto">
                          <a:xfrm>
                            <a:off x="1511" y="809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7" name="Oval 64"/>
                        <wps:cNvSpPr>
                          <a:spLocks noChangeArrowheads="1"/>
                        </wps:cNvSpPr>
                        <wps:spPr bwMode="auto">
                          <a:xfrm>
                            <a:off x="1446" y="788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8" name="Oval 65"/>
                        <wps:cNvSpPr>
                          <a:spLocks noChangeArrowheads="1"/>
                        </wps:cNvSpPr>
                        <wps:spPr bwMode="auto">
                          <a:xfrm>
                            <a:off x="1534" y="632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9" name="Oval 66"/>
                        <wps:cNvSpPr>
                          <a:spLocks noChangeArrowheads="1"/>
                        </wps:cNvSpPr>
                        <wps:spPr bwMode="auto">
                          <a:xfrm>
                            <a:off x="1230" y="767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" name="Oval 67"/>
                        <wps:cNvSpPr>
                          <a:spLocks noChangeArrowheads="1"/>
                        </wps:cNvSpPr>
                        <wps:spPr bwMode="auto">
                          <a:xfrm>
                            <a:off x="1124" y="735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1" name="Oval 68"/>
                        <wps:cNvSpPr>
                          <a:spLocks noChangeArrowheads="1"/>
                        </wps:cNvSpPr>
                        <wps:spPr bwMode="auto">
                          <a:xfrm>
                            <a:off x="911" y="694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2" name="Oval 69"/>
                        <wps:cNvSpPr>
                          <a:spLocks noChangeArrowheads="1"/>
                        </wps:cNvSpPr>
                        <wps:spPr bwMode="auto">
                          <a:xfrm>
                            <a:off x="591" y="449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3" name="Oval 70"/>
                        <wps:cNvSpPr>
                          <a:spLocks noChangeArrowheads="1"/>
                        </wps:cNvSpPr>
                        <wps:spPr bwMode="auto">
                          <a:xfrm>
                            <a:off x="547" y="407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4" name="Oval 71"/>
                        <wps:cNvSpPr>
                          <a:spLocks noChangeArrowheads="1"/>
                        </wps:cNvSpPr>
                        <wps:spPr bwMode="auto">
                          <a:xfrm>
                            <a:off x="1703" y="383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5" name="Oval 72"/>
                        <wps:cNvSpPr>
                          <a:spLocks noChangeArrowheads="1"/>
                        </wps:cNvSpPr>
                        <wps:spPr bwMode="auto">
                          <a:xfrm>
                            <a:off x="1645" y="0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6" name="Oval 73"/>
                        <wps:cNvSpPr>
                          <a:spLocks noChangeArrowheads="1"/>
                        </wps:cNvSpPr>
                        <wps:spPr bwMode="auto">
                          <a:xfrm>
                            <a:off x="1566" y="313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" name="Oval 75"/>
                        <wps:cNvSpPr>
                          <a:spLocks noChangeArrowheads="1"/>
                        </wps:cNvSpPr>
                        <wps:spPr bwMode="auto">
                          <a:xfrm>
                            <a:off x="3945" y="3477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8" name="Oval 76"/>
                        <wps:cNvSpPr>
                          <a:spLocks noChangeArrowheads="1"/>
                        </wps:cNvSpPr>
                        <wps:spPr bwMode="auto">
                          <a:xfrm>
                            <a:off x="3845" y="3495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9" name="Oval 77"/>
                        <wps:cNvSpPr>
                          <a:spLocks noChangeArrowheads="1"/>
                        </wps:cNvSpPr>
                        <wps:spPr bwMode="auto">
                          <a:xfrm>
                            <a:off x="3774" y="3500"/>
                            <a:ext cx="46" cy="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20" name="Text Box 82"/>
                        <wps:cNvSpPr txBox="1">
                          <a:spLocks noChangeArrowheads="1"/>
                        </wps:cNvSpPr>
                        <wps:spPr bwMode="auto">
                          <a:xfrm>
                            <a:off x="3693" y="3456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5161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21" name="Text Box 83"/>
                        <wps:cNvSpPr txBox="1">
                          <a:spLocks noChangeArrowheads="1"/>
                        </wps:cNvSpPr>
                        <wps:spPr bwMode="auto">
                          <a:xfrm>
                            <a:off x="3847" y="3553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5162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22" name="Text Box 84"/>
                        <wps:cNvSpPr txBox="1">
                          <a:spLocks noChangeArrowheads="1"/>
                        </wps:cNvSpPr>
                        <wps:spPr bwMode="auto">
                          <a:xfrm>
                            <a:off x="3952" y="3420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5163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23" name="Text Box 144"/>
                        <wps:cNvSpPr txBox="1">
                          <a:spLocks noChangeArrowheads="1"/>
                        </wps:cNvSpPr>
                        <wps:spPr bwMode="auto">
                          <a:xfrm>
                            <a:off x="1346" y="1955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5151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24" name="Text Box 145"/>
                        <wps:cNvSpPr txBox="1">
                          <a:spLocks noChangeArrowheads="1"/>
                        </wps:cNvSpPr>
                        <wps:spPr bwMode="auto">
                          <a:xfrm>
                            <a:off x="1234" y="1681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2461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25" name="Text Box 146"/>
                        <wps:cNvSpPr txBox="1">
                          <a:spLocks noChangeArrowheads="1"/>
                        </wps:cNvSpPr>
                        <wps:spPr bwMode="auto">
                          <a:xfrm>
                            <a:off x="1243" y="1580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2465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26" name="Text Box 147"/>
                        <wps:cNvSpPr txBox="1">
                          <a:spLocks noChangeArrowheads="1"/>
                        </wps:cNvSpPr>
                        <wps:spPr bwMode="auto">
                          <a:xfrm>
                            <a:off x="1625" y="308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2464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27" name="Text Box 148"/>
                        <wps:cNvSpPr txBox="1">
                          <a:spLocks noChangeArrowheads="1"/>
                        </wps:cNvSpPr>
                        <wps:spPr bwMode="auto">
                          <a:xfrm>
                            <a:off x="1590" y="585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2462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28" name="Text Box 149"/>
                        <wps:cNvSpPr txBox="1">
                          <a:spLocks noChangeArrowheads="1"/>
                        </wps:cNvSpPr>
                        <wps:spPr bwMode="auto">
                          <a:xfrm>
                            <a:off x="1691" y="62"/>
                            <a:ext cx="222" cy="11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2463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29" name="Text Box 150"/>
                        <wps:cNvSpPr txBox="1">
                          <a:spLocks noChangeArrowheads="1"/>
                        </wps:cNvSpPr>
                        <wps:spPr bwMode="auto">
                          <a:xfrm>
                            <a:off x="1765" y="432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5141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30" name="Text Box 151"/>
                        <wps:cNvSpPr txBox="1">
                          <a:spLocks noChangeArrowheads="1"/>
                        </wps:cNvSpPr>
                        <wps:spPr bwMode="auto">
                          <a:xfrm>
                            <a:off x="449" y="435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2038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31" name="Text Box 152"/>
                        <wps:cNvSpPr txBox="1">
                          <a:spLocks noChangeArrowheads="1"/>
                        </wps:cNvSpPr>
                        <wps:spPr bwMode="auto">
                          <a:xfrm>
                            <a:off x="522" y="522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2039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32" name="Text Box 153"/>
                        <wps:cNvSpPr txBox="1">
                          <a:spLocks noChangeArrowheads="1"/>
                        </wps:cNvSpPr>
                        <wps:spPr bwMode="auto">
                          <a:xfrm>
                            <a:off x="828" y="738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2034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33" name="Text Box 154"/>
                        <wps:cNvSpPr txBox="1">
                          <a:spLocks noChangeArrowheads="1"/>
                        </wps:cNvSpPr>
                        <wps:spPr bwMode="auto">
                          <a:xfrm>
                            <a:off x="1050" y="778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2033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34" name="Text Box 155"/>
                        <wps:cNvSpPr txBox="1">
                          <a:spLocks noChangeArrowheads="1"/>
                        </wps:cNvSpPr>
                        <wps:spPr bwMode="auto">
                          <a:xfrm>
                            <a:off x="1270" y="715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2032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  <wps:wsp>
                        <wps:cNvPr id="35" name="Text Box 156"/>
                        <wps:cNvSpPr txBox="1">
                          <a:spLocks noChangeArrowheads="1"/>
                        </wps:cNvSpPr>
                        <wps:spPr bwMode="auto">
                          <a:xfrm>
                            <a:off x="1420" y="854"/>
                            <a:ext cx="80" cy="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 algn="ctr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4D00" w:rsidRDefault="00A54D00" w:rsidP="00A54D00">
                              <w:pPr>
                                <w:pStyle w:val="Norma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8"/>
                                  <w:szCs w:val="8"/>
                                </w:rPr>
                                <w:t>2031</w:t>
                              </w:r>
                            </w:p>
                          </w:txbxContent>
                        </wps:txbx>
                        <wps:bodyPr wrap="square" lIns="3600" tIns="3600" rIns="3600" bIns="360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92" o:spid="_x0000_s1043" style="position:absolute;margin-left:-24pt;margin-top:-24pt;width:797.25pt;height:563.25pt;z-index:251659264;mso-width-relative:margin;mso-height-relative:margin" coordsize="4523,3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7" o:spid="_x0000_s1044" type="#_x0000_t75" style="position:absolute;top:57;width:4523;height:38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wGu/AAAAA2gAAAA8AAABkcnMvZG93bnJldi54bWxEj82KAjEQhO8LvkNowdua0YPorFEWRfDm&#10;37LnZtLOzO6kMyStjm9vBMFjUVVfUfNl5xp1pRBrzwZGwwwUceFtzaWBn9PmcwoqCrLFxjMZuFOE&#10;5aL3Mcfc+hsf6HqUUiUIxxwNVCJtrnUsKnIYh74lTt7ZB4eSZCi1DXhLcNfocZZNtMOa00KFLa0q&#10;Kv6PF2fgPKpl8ishHrr1bhPbv9lq760xg373/QVKqJN3+NXeWgNjeF5JN0AvH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1LAa78AAAADaAAAADwAAAAAAAAAAAAAAAACfAgAA&#10;ZHJzL2Rvd25yZXYueG1sUEsFBgAAAAAEAAQA9wAAAIwDAAAAAA==&#10;" stroked="t" strokecolor="#0089de" strokeweight="2pt">
                  <v:imagedata r:id="rId10" o:title=""/>
                </v:shape>
                <v:oval id="Oval 60" o:spid="_x0000_s1045" style="position:absolute;left:1337;top:1722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yBm8EA&#10;AADaAAAADwAAAGRycy9kb3ducmV2LnhtbESPQYvCMBSE74L/IbwFb5qusqtUoxRB3KtW8Pponk21&#10;eSlJrN1/v1lY2OMwM98wm91gW9GTD41jBe+zDARx5XTDtYJLeZiuQISIrLF1TAq+KcBuOx5tMNfu&#10;xSfqz7EWCcIhRwUmxi6XMlSGLIaZ64iTd3PeYkzS11J7fCW4beU8yz6lxYbTgsGO9oaqx/lpFaza&#10;siiW5d1/nO7N8dh3ZnG9DUpN3oZiDSLSEP/Df+0vrWABv1fSDZDb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asgZvBAAAA2gAAAA8AAAAAAAAAAAAAAAAAmAIAAGRycy9kb3du&#10;cmV2LnhtbFBLBQYAAAAABAAEAPUAAACGAwAAAAA=&#10;" fillcolor="white [3212]" strokecolor="black [3213]" strokeweight=".5pt"/>
                <v:oval id="Oval 61" o:spid="_x0000_s1046" style="position:absolute;left:1350;top:1547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UZ78EA&#10;AADaAAAADwAAAGRycy9kb3ducmV2LnhtbESPQWsCMRSE7wX/Q3iCt5qttla2RlkEsVddwetj89ys&#10;3bwsSVzXf28KhR6HmfmGWW0G24qefGgcK3ibZiCIK6cbrhWcyt3rEkSIyBpbx6TgQQE269HLCnPt&#10;7nyg/hhrkSAcclRgYuxyKUNlyGKYuo44eRfnLcYkfS21x3uC21bOsmwhLTacFgx2tDVU/RxvVsGy&#10;LYvis7z6j8O12e/7zszPl0GpyXgovkBEGuJ/+K/9rRW8w++VdAP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lFGe/BAAAA2gAAAA8AAAAAAAAAAAAAAAAAmAIAAGRycy9kb3du&#10;cmV2LnhtbFBLBQYAAAAABAAEAPUAAACGAwAAAAA=&#10;" fillcolor="white [3212]" strokecolor="black [3213]" strokeweight=".5pt"/>
                <v:oval id="Oval 62" o:spid="_x0000_s1047" style="position:absolute;left:1366;top:2024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m8dMEA&#10;AADaAAAADwAAAGRycy9kb3ducmV2LnhtbESPT4vCMBTE7wt+h/AW9ramq/iHrlGKIO5VK3h9NM+m&#10;bvNSkli7334jCB6HmfkNs9oMthU9+dA4VvA1zkAQV043XCs4lbvPJYgQkTW2jknBHwXYrEdvK8y1&#10;u/OB+mOsRYJwyFGBibHLpQyVIYth7Dri5F2ctxiT9LXUHu8Jbls5ybK5tNhwWjDY0dZQ9Xu8WQXL&#10;tiyKRXn1s8O12e/7zkzPl0Gpj/eh+AYRaYiv8LP9oxXM4HEl3QC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YJvHTBAAAA2gAAAA8AAAAAAAAAAAAAAAAAmAIAAGRycy9kb3du&#10;cmV2LnhtbFBLBQYAAAAABAAEAPUAAACGAwAAAAA=&#10;" fillcolor="white [3212]" strokecolor="black [3213]" strokeweight=".5pt"/>
                <v:oval id="Oval 63" o:spid="_x0000_s1048" style="position:absolute;left:1511;top:809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siA8EA&#10;AADaAAAADwAAAGRycy9kb3ducmV2LnhtbESPT4vCMBTE74LfIbyFvWm6K/6ha5QiiHvVCl4fzbOp&#10;27yUJFu7334jCB6HmfkNs94OthU9+dA4VvAxzUAQV043XCs4l/vJCkSIyBpbx6TgjwJsN+PRGnPt&#10;7nyk/hRrkSAcclRgYuxyKUNlyGKYuo44eVfnLcYkfS21x3uC21Z+ZtlCWmw4LRjsaGeo+jn9WgWr&#10;tiyKZXnz8+OtORz6zswu10Gp97eh+AIRaYiv8LP9rRUs4HEl3QC5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bIgPBAAAA2gAAAA8AAAAAAAAAAAAAAAAAmAIAAGRycy9kb3du&#10;cmV2LnhtbFBLBQYAAAAABAAEAPUAAACGAwAAAAA=&#10;" fillcolor="white [3212]" strokecolor="black [3213]" strokeweight=".5pt"/>
                <v:oval id="Oval 64" o:spid="_x0000_s1049" style="position:absolute;left:1446;top:788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eHmMEA&#10;AADaAAAADwAAAGRycy9kb3ducmV2LnhtbESPQYvCMBSE74L/ITzBm6aruEo1ShEW96oVvD6aZ1O3&#10;eSlJtnb//WZB2OMwM98wu8NgW9GTD41jBW/zDARx5XTDtYJr+THbgAgRWWPrmBT8UIDDfjzaYa7d&#10;k8/UX2ItEoRDjgpMjF0uZagMWQxz1xEn7+68xZikr6X2+Exw28pFlr1Liw2nBYMdHQ1VX5dvq2DT&#10;lkWxLh9+dX40p1PfmeXtPig1nQzFFkSkIf6HX+1PrWANf1fSDZD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Xh5jBAAAA2gAAAA8AAAAAAAAAAAAAAAAAmAIAAGRycy9kb3du&#10;cmV2LnhtbFBLBQYAAAAABAAEAPUAAACGAwAAAAA=&#10;" fillcolor="white [3212]" strokecolor="black [3213]" strokeweight=".5pt"/>
                <v:oval id="Oval 65" o:spid="_x0000_s1050" style="position:absolute;left:1534;top:632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gT6sAA&#10;AADaAAAADwAAAGRycy9kb3ducmV2LnhtbESPQYvCMBSE7wv+h/AEb2uqsirVKEVY3Kt2Ya+P5tlU&#10;m5eSZGv992ZhweMw880w2/1gW9GTD41jBbNpBoK4crrhWsF3+fm+BhEissbWMSl4UID9bvS2xVy7&#10;O5+oP8dapBIOOSowMXa5lKEyZDFMXUecvIvzFmOSvpba4z2V21bOs2wpLTacFgx2dDBU3c6/VsG6&#10;LYtiVV79x+naHI99ZxY/l0GpyXgoNiAiDfEV/qe/dOLg70q6AXL3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AgT6sAAAADaAAAADwAAAAAAAAAAAAAAAACYAgAAZHJzL2Rvd25y&#10;ZXYueG1sUEsFBgAAAAAEAAQA9QAAAIUDAAAAAA==&#10;" fillcolor="white [3212]" strokecolor="black [3213]" strokeweight=".5pt"/>
                <v:oval id="Oval 66" o:spid="_x0000_s1051" style="position:absolute;left:1230;top:767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S2ccEA&#10;AADaAAAADwAAAGRycy9kb3ducmV2LnhtbESPQWsCMRSE7wX/Q3iCt5qt0mq3RlkEsVddwetj89ys&#10;3bwsSVzXf28KhR6HmfmGWW0G24qefGgcK3ibZiCIK6cbrhWcyt3rEkSIyBpbx6TgQQE269HLCnPt&#10;7nyg/hhrkSAcclRgYuxyKUNlyGKYuo44eRfnLcYkfS21x3uC21bOsuxDWmw4LRjsaGuo+jnerIJl&#10;WxbForz698O12e/7zszPl0GpyXgovkBEGuJ/+K/9rRV8wu+VdAP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EtnHBAAAA2gAAAA8AAAAAAAAAAAAAAAAAmAIAAGRycy9kb3du&#10;cmV2LnhtbFBLBQYAAAAABAAEAPUAAACGAwAAAAA=&#10;" fillcolor="white [3212]" strokecolor="black [3213]" strokeweight=".5pt"/>
                <v:oval id="Oval 67" o:spid="_x0000_s1052" style="position:absolute;left:1124;top:735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qQ+8MA&#10;AADbAAAADwAAAGRycy9kb3ducmV2LnhtbESPQWvDMAyF74P9B6PCbqvTja0lq1vCYLTXNoVeRazG&#10;6WI52F6a/fvqMNhN4j2992m9nXyvRoqpC2xgMS9AETfBdtwaONVfzytQKSNb7AOTgV9KsN08Pqyx&#10;tOHGBxqPuVUSwqlEAy7nodQ6NY48pnkYiEW7hOgxyxpbbSPeJNz3+qUo3rXHjqXB4UCfjprv4483&#10;sOrrqlrW1/h2uHa73Ti41/NlMuZpNlUfoDJN+d/8d723gi/08osMoD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ZqQ+8MAAADbAAAADwAAAAAAAAAAAAAAAACYAgAAZHJzL2Rv&#10;d25yZXYueG1sUEsFBgAAAAAEAAQA9QAAAIgDAAAAAA==&#10;" fillcolor="white [3212]" strokecolor="black [3213]" strokeweight=".5pt"/>
                <v:oval id="Oval 68" o:spid="_x0000_s1053" style="position:absolute;left:911;top:694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Y1YL8A&#10;AADbAAAADwAAAGRycy9kb3ducmV2LnhtbERPTYvCMBC9C/sfwix401TFVapRirC4V63gdWjGptpM&#10;SpKt3X+/WRD2No/3Odv9YFvRkw+NYwWzaQaCuHK64VrBpfycrEGEiKyxdUwKfijAfvc22mKu3ZNP&#10;1J9jLVIIhxwVmBi7XMpQGbIYpq4jTtzNeYsxQV9L7fGZwm0r51n2IS02nBoMdnQwVD3O31bBui2L&#10;YlXe/fJ0b47HvjOL621Qavw+FBsQkYb4L365v3SaP4O/X9IBcvc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1jVgvwAAANsAAAAPAAAAAAAAAAAAAAAAAJgCAABkcnMvZG93bnJl&#10;di54bWxQSwUGAAAAAAQABAD1AAAAhAMAAAAA&#10;" fillcolor="white [3212]" strokecolor="black [3213]" strokeweight=".5pt"/>
                <v:oval id="Oval 69" o:spid="_x0000_s1054" style="position:absolute;left:591;top:449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SrF8AA&#10;AADbAAAADwAAAGRycy9kb3ducmV2LnhtbERP32vCMBB+H+x/CCf4tqYqU+mMUgZDX7WCr0dzNnXN&#10;pSRZ7f77RRj4dh/fz9vsRtuJgXxoHSuYZTkI4trplhsF5+rrbQ0iRGSNnWNS8EsBdtvXlw0W2t35&#10;SMMpNiKFcChQgYmxL6QMtSGLIXM9ceKuzluMCfpGao/3FG47Oc/zpbTYcmow2NOnofr79GMVrLuq&#10;LFfVzb8fb+1+P/RmcbmOSk0nY/kBItIYn+J/90Gn+XN4/JIOkN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gSrF8AAAADbAAAADwAAAAAAAAAAAAAAAACYAgAAZHJzL2Rvd25y&#10;ZXYueG1sUEsFBgAAAAAEAAQA9QAAAIUDAAAAAA==&#10;" fillcolor="white [3212]" strokecolor="black [3213]" strokeweight=".5pt"/>
                <v:oval id="Oval 70" o:spid="_x0000_s1055" style="position:absolute;left:547;top:407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gOjL8A&#10;AADbAAAADwAAAGRycy9kb3ducmV2LnhtbERPTYvCMBC9C/6HMAveNF1lV6lGKYK4V63gdWjGptpM&#10;ShJr999vFhb2No/3OZvdYFvRkw+NYwXvswwEceV0w7WCS3mYrkCEiKyxdUwKvinAbjsebTDX7sUn&#10;6s+xFimEQ44KTIxdLmWoDFkMM9cRJ+7mvMWYoK+l9vhK4baV8yz7lBYbTg0GO9obqh7np1Wwasui&#10;WJZ3/3G6N8dj35nF9TYoNXkbijWISEP8F/+5v3Sav4DfX9IBcvs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VSA6MvwAAANsAAAAPAAAAAAAAAAAAAAAAAJgCAABkcnMvZG93bnJl&#10;di54bWxQSwUGAAAAAAQABAD1AAAAhAMAAAAA&#10;" fillcolor="white [3212]" strokecolor="black [3213]" strokeweight=".5pt"/>
                <v:oval id="Oval 71" o:spid="_x0000_s1056" style="position:absolute;left:1703;top:383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GW+MAA&#10;AADbAAAADwAAAGRycy9kb3ducmV2LnhtbERP32vCMBB+H/g/hBN8m+l0c9IZpQjiXrWCr0dzNnXN&#10;pSSx1v/eDAZ7u4/v5602g21FTz40jhW8TTMQxJXTDdcKTuXudQkiRGSNrWNS8KAAm/XoZYW5dnc+&#10;UH+MtUghHHJUYGLscilDZchimLqOOHEX5y3GBH0ttcd7CretnGXZQlpsODUY7GhrqPo53qyCZVsW&#10;xWd59R+Ha7Pf952Zny+DUpPxUHyBiDTEf/Gf+1un+e/w+0s6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qGW+MAAAADbAAAADwAAAAAAAAAAAAAAAACYAgAAZHJzL2Rvd25y&#10;ZXYueG1sUEsFBgAAAAAEAAQA9QAAAIUDAAAAAA==&#10;" fillcolor="white [3212]" strokecolor="black [3213]" strokeweight=".5pt"/>
                <v:oval id="Oval 72" o:spid="_x0000_s1057" style="position:absolute;left:1645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0zY8AA&#10;AADbAAAADwAAAGRycy9kb3ducmV2LnhtbERPS4vCMBC+L/gfwizsbU1X8UHXKEUQ96oVvA7N2NRt&#10;JiWJtfvvN4LgbT6+56w2g21FTz40jhV8jTMQxJXTDdcKTuXucwkiRGSNrWNS8EcBNuvR2wpz7e58&#10;oP4Ya5FCOOSowMTY5VKGypDFMHYdceIuzluMCfpaao/3FG5bOcmyubTYcGow2NHWUPV7vFkFy7Ys&#10;ikV59bPDtdnv+85Mz5dBqY/3ofgGEWmIL/HT/aPT/Bk8fkkHyPU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e0zY8AAAADbAAAADwAAAAAAAAAAAAAAAACYAgAAZHJzL2Rvd25y&#10;ZXYueG1sUEsFBgAAAAAEAAQA9QAAAIUDAAAAAA==&#10;" fillcolor="white [3212]" strokecolor="black [3213]" strokeweight=".5pt"/>
                <v:oval id="Oval 73" o:spid="_x0000_s1058" style="position:absolute;left:1566;top:313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+tFMAA&#10;AADbAAAADwAAAGRycy9kb3ducmV2LnhtbERPS4vCMBC+C/6HMAt703RXfNA1ShHEvWoFr0MzNnWb&#10;SUmytfvvN4LgbT6+56y3g21FTz40jhV8TDMQxJXTDdcKzuV+sgIRIrLG1jEp+KMA2814tMZcuzsf&#10;qT/FWqQQDjkqMDF2uZShMmQxTF1HnLir8xZjgr6W2uM9hdtWfmbZQlpsODUY7GhnqPo5/VoFq7Ys&#10;imV58/PjrTkc+s7MLtdBqfe3ofgCEWmIL/HT/a3T/AU8fkkHyM0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T+tFMAAAADbAAAADwAAAAAAAAAAAAAAAACYAgAAZHJzL2Rvd25y&#10;ZXYueG1sUEsFBgAAAAAEAAQA9QAAAIUDAAAAAA==&#10;" fillcolor="white [3212]" strokecolor="black [3213]" strokeweight=".5pt"/>
                <v:oval id="Oval 75" o:spid="_x0000_s1059" style="position:absolute;left:3945;top:3477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MIj78A&#10;AADbAAAADwAAAGRycy9kb3ducmV2LnhtbERPTYvCMBC9C/6HMII3TVdxlWqUIizuVSt4HZqxqdtM&#10;SpKt3X+/WRD2No/3ObvDYFvRkw+NYwVv8wwEceV0w7WCa/kx24AIEVlj65gU/FCAw3482mGu3ZPP&#10;1F9iLVIIhxwVmBi7XMpQGbIY5q4jTtzdeYsxQV9L7fGZwm0rF1n2Li02nBoMdnQ0VH1dvq2CTVsW&#10;xbp8+NX50ZxOfWeWt/ug1HQyFFsQkYb4L365P3Wav4a/X9IBcv8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cwiPvwAAANsAAAAPAAAAAAAAAAAAAAAAAJgCAABkcnMvZG93bnJl&#10;di54bWxQSwUGAAAAAAQABAD1AAAAhAMAAAAA&#10;" fillcolor="white [3212]" strokecolor="black [3213]" strokeweight=".5pt"/>
                <v:oval id="Oval 76" o:spid="_x0000_s1060" style="position:absolute;left:3845;top:3495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yc/cMA&#10;AADbAAAADwAAAGRycy9kb3ducmV2LnhtbESPQWvDMAyF74P9B6PCbqvTja0lq1vCYLTXNoVeRazG&#10;6WI52F6a/fvqMNhN4j2992m9nXyvRoqpC2xgMS9AETfBdtwaONVfzytQKSNb7AOTgV9KsN08Pqyx&#10;tOHGBxqPuVUSwqlEAy7nodQ6NY48pnkYiEW7hOgxyxpbbSPeJNz3+qUo3rXHjqXB4UCfjprv4483&#10;sOrrqlrW1/h2uHa73Ti41/NlMuZpNlUfoDJN+d/8d723gi+w8osMoD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+yc/cMAAADbAAAADwAAAAAAAAAAAAAAAACYAgAAZHJzL2Rv&#10;d25yZXYueG1sUEsFBgAAAAAEAAQA9QAAAIgDAAAAAA==&#10;" fillcolor="white [3212]" strokecolor="black [3213]" strokeweight=".5pt"/>
                <v:oval id="Oval 77" o:spid="_x0000_s1061" style="position:absolute;left:3774;top:3500;width:46;height:4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A5ZsAA&#10;AADbAAAADwAAAGRycy9kb3ducmV2LnhtbERP32vCMBB+H/g/hBN8m+mUTdcZpQjiXrWCr0dzNnXN&#10;pSSx1v/eDAZ7u4/v5602g21FTz40jhW8TTMQxJXTDdcKTuXudQkiRGSNrWNS8KAAm/XoZYW5dnc+&#10;UH+MtUghHHJUYGLscilDZchimLqOOHEX5y3GBH0ttcd7CretnGXZh7TYcGow2NHWUPVzvFkFy7Ys&#10;ikV59e+Ha7Pf952Zny+DUpPxUHyBiDTEf/Gf+1un+Z/w+0s6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KA5ZsAAAADbAAAADwAAAAAAAAAAAAAAAACYAgAAZHJzL2Rvd25y&#10;ZXYueG1sUEsFBgAAAAAEAAQA9QAAAIUDAAAAAA==&#10;" fillcolor="white [3212]" strokecolor="black [3213]" strokeweight=".5pt"/>
                <v:shape id="Text Box 82" o:spid="_x0000_s1062" type="#_x0000_t202" style="position:absolute;left:3693;top:3456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CsvcIA&#10;AADbAAAADwAAAGRycy9kb3ducmV2LnhtbERPyWrDMBC9B/IPYgK5JXJ8CK0bJZR0IVBSqNseehus&#10;qS1qjYwkL+nXV4dAj4+37w6TbcVAPhjHCjbrDARx5bThWsHH+9PqBkSIyBpbx6TgQgEO+/lsh4V2&#10;I7/RUMZapBAOBSpoYuwKKUPVkMWwdh1x4r6dtxgT9LXUHscUbluZZ9lWWjScGhrs6NhQ9VP2VoG5&#10;fbGBhq+8fPj0/bMZ+8fz76tSy8V0fwci0hT/xVf3SSvI0/r0Jf0Au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MKy9wgAAANsAAAAPAAAAAAAAAAAAAAAAAJgCAABkcnMvZG93&#10;bnJldi54bWxQSwUGAAAAAAQABAD1AAAAhw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5161</w:t>
                        </w:r>
                      </w:p>
                    </w:txbxContent>
                  </v:textbox>
                </v:shape>
                <v:shape id="Text Box 83" o:spid="_x0000_s1063" type="#_x0000_t202" style="position:absolute;left:3847;top:3553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wJJsUA&#10;AADbAAAADwAAAGRycy9kb3ducmV2LnhtbESPS2vDMBCE74X+B7GF3ho5PoTWiRJCH6EQWqjbHHJb&#10;rI0tYq2MJD/SX18VCj0OM/MNs9pMthUD+WAcK5jPMhDEldOGawVfny939yBCRNbYOiYFFwqwWV9f&#10;rbDQbuQPGspYiwThUKCCJsaukDJUDVkMM9cRJ+/kvMWYpK+l9jgmuG1lnmULadFwWmiwo8eGqnPZ&#10;WwXmYW8DDce8fDr4fmfG/vnt+12p25tpuwQRaYr/4b/2q1aQz+H3S/oB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fAkm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5162</w:t>
                        </w:r>
                      </w:p>
                    </w:txbxContent>
                  </v:textbox>
                </v:shape>
                <v:shape id="Text Box 84" o:spid="_x0000_s1064" type="#_x0000_t202" style="position:absolute;left:3952;top:3420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6XUcUA&#10;AADbAAAADwAAAGRycy9kb3ducmV2LnhtbESPT0sDMRTE70K/Q3gFbzbbPYhum5ZiVQRRcG0PvT02&#10;r7vBzcuSZP/opzeC0OMwM79h1tvJtmIgH4xjBctFBoK4ctpwreDw+XRzByJEZI2tY1LwTQG2m9nV&#10;GgvtRv6goYy1SBAOBSpoYuwKKUPVkMWwcB1x8s7OW4xJ+lpqj2OC21bmWXYrLRpOCw129NBQ9VX2&#10;VoG5f7WBhlNe7o++fzZj//j2867U9XzarUBEmuIl/N9+0QryHP6+pB8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rpdR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5163</w:t>
                        </w:r>
                      </w:p>
                    </w:txbxContent>
                  </v:textbox>
                </v:shape>
                <v:shape id="Text Box 144" o:spid="_x0000_s1065" type="#_x0000_t202" style="position:absolute;left:1346;top:1955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IyysUA&#10;AADbAAAADwAAAGRycy9kb3ducmV2LnhtbESPW0sDMRSE3wX/QzhC32zWLYhumxbxhiAWurYPfTts&#10;TndDNydLkr3orzeC4OMwM98wq81kWzGQD8axgpt5BoK4ctpwrWD/+XJ9ByJEZI2tY1LwRQE268uL&#10;FRbajbyjoYy1SBAOBSpoYuwKKUPVkMUwdx1x8k7OW4xJ+lpqj2OC21bmWXYrLRpOCw129NhQdS57&#10;q8Dcv9tAwzEvnw6+fzVj//zxvVVqdjU9LEFEmuJ/+K/9phXkC/j9kn6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4jLK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5151</w:t>
                        </w:r>
                      </w:p>
                    </w:txbxContent>
                  </v:textbox>
                </v:shape>
                <v:shape id="Text Box 145" o:spid="_x0000_s1066" type="#_x0000_t202" style="position:absolute;left:1234;top:1681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qvsUA&#10;AADbAAAADwAAAGRycy9kb3ducmV2LnhtbESPW0sDMRSE3wX/QzhC32zWpYhumxbxhiAWurYPfTts&#10;TndDNydLkr3orzeC4OMwM98wq81kWzGQD8axgpt5BoK4ctpwrWD/+XJ9ByJEZI2tY1LwRQE268uL&#10;FRbajbyjoYy1SBAOBSpoYuwKKUPVkMUwdx1x8k7OW4xJ+lpqj2OC21bmWXYrLRpOCw129NhQdS57&#10;q8Dcv9tAwzEvnw6+fzVj//zxvVVqdjU9LEFEmuJ/+K/9phXkC/j9kn6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C6q+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2461</w:t>
                        </w:r>
                      </w:p>
                    </w:txbxContent>
                  </v:textbox>
                </v:shape>
                <v:shape id="Text Box 146" o:spid="_x0000_s1067" type="#_x0000_t202" style="position:absolute;left:1243;top:1580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cPJcUA&#10;AADbAAAADwAAAGRycy9kb3ducmV2LnhtbESPW0sDMRSE3wX/QzhC32zWhYpumxbxhiAWurYPfTts&#10;TndDNydLkr3orzeC4OMwM98wq81kWzGQD8axgpt5BoK4ctpwrWD/+XJ9ByJEZI2tY1LwRQE268uL&#10;FRbajbyjoYy1SBAOBSpoYuwKKUPVkMUwdx1x8k7OW4xJ+lpqj2OC21bmWXYrLRpOCw129NhQdS57&#10;q8Dcv9tAwzEvnw6+fzVj//zxvVVqdjU9LEFEmuJ/+K/9phXkC/j9kn6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Rw8l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2465</w:t>
                        </w:r>
                      </w:p>
                    </w:txbxContent>
                  </v:textbox>
                </v:shape>
                <v:shape id="Text Box 147" o:spid="_x0000_s1068" type="#_x0000_t202" style="position:absolute;left:1625;top:308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WRUsUA&#10;AADbAAAADwAAAGRycy9kb3ducmV2LnhtbESPS2vDMBCE74X+B7GF3Bq5PoTWiRJCXwRCC3WbQ26L&#10;tbFFrJWR5Ef666tCocdhZr5hVpvJtmIgH4xjBXfzDARx5bThWsHX58vtPYgQkTW2jknBhQJs1tdX&#10;Kyy0G/mDhjLWIkE4FKigibErpAxVQxbD3HXEyTs5bzEm6WupPY4JbluZZ9lCWjScFhrs6LGh6lz2&#10;VoF52NtAwzEvnw6+fzVj//z2/a7U7GbaLkFEmuJ/+K+90wryBfx+ST9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lZFS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2464</w:t>
                        </w:r>
                      </w:p>
                    </w:txbxContent>
                  </v:textbox>
                </v:shape>
                <v:shape id="Text Box 148" o:spid="_x0000_s1069" type="#_x0000_t202" style="position:absolute;left:1590;top:585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k0ycUA&#10;AADbAAAADwAAAGRycy9kb3ducmV2LnhtbESPzUsDMRTE74L/Q3hCbzbrHqpumxbxC0EsdG0PvT02&#10;r7uhm5clyX7oX28EweMwM79hVpvJtmIgH4xjBTfzDARx5bThWsH+8+X6DkSIyBpbx6TgiwJs1pcX&#10;Kyy0G3lHQxlrkSAcClTQxNgVUoaqIYth7jri5J2ctxiT9LXUHscEt63Ms2whLRpOCw129NhQdS57&#10;q8Dcv9tAwzEvnw6+fzVj//zxvVVqdjU9LEFEmuJ/+K/9phXkt/D7Jf0A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2TTJ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2462</w:t>
                        </w:r>
                      </w:p>
                    </w:txbxContent>
                  </v:textbox>
                </v:shape>
                <v:shape id="Text Box 149" o:spid="_x0000_s1070" type="#_x0000_t202" style="position:absolute;left:1691;top:62;width:222;height:1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agu8IA&#10;AADbAAAADwAAAGRycy9kb3ducmV2LnhtbERPyWrDMBC9B/IPYgK5JXJ8CK0bJZR0IVBSqNseehus&#10;qS1qjYwkL+nXV4dAj4+37w6TbcVAPhjHCjbrDARx5bThWsHH+9PqBkSIyBpbx6TgQgEO+/lsh4V2&#10;I7/RUMZapBAOBSpoYuwKKUPVkMWwdh1x4r6dtxgT9LXUHscUbluZZ9lWWjScGhrs6NhQ9VP2VoG5&#10;fbGBhq+8fPj0/bMZ+8fz76tSy8V0fwci0hT/xVf3SSvI09j0Jf0Au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RqC7wgAAANsAAAAPAAAAAAAAAAAAAAAAAJgCAABkcnMvZG93&#10;bnJldi54bWxQSwUGAAAAAAQABAD1AAAAhw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2463</w:t>
                        </w:r>
                      </w:p>
                    </w:txbxContent>
                  </v:textbox>
                </v:shape>
                <v:shape id="Text Box 150" o:spid="_x0000_s1071" type="#_x0000_t202" style="position:absolute;left:1765;top:432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oFIMUA&#10;AADbAAAADwAAAGRycy9kb3ducmV2LnhtbESPS2vDMBCE74X+B7GF3Bq5PoTGiRJCXwRKC3WbQ26L&#10;tbFFrJWR5Ef666tCocdhZr5h1tvJtmIgH4xjBXfzDARx5bThWsHX5/PtPYgQkTW2jknBhQJsN9dX&#10;ayy0G/mDhjLWIkE4FKigibErpAxVQxbD3HXEyTs5bzEm6WupPY4JbluZZ9lCWjScFhrs6KGh6lz2&#10;VoFZvtpAwzEvHw++fzFj//T2/a7U7GbarUBEmuJ/+K+91wryJfx+ST9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CgUg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5141</w:t>
                        </w:r>
                      </w:p>
                    </w:txbxContent>
                  </v:textbox>
                </v:shape>
                <v:shape id="Text Box 151" o:spid="_x0000_s1072" type="#_x0000_t202" style="position:absolute;left:449;top:435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k6YMIA&#10;AADbAAAADwAAAGRycy9kb3ducmV2LnhtbERPy0oDMRTdC/5DuIXu2kwrFDs2LWJrKYiFjrpwd5lc&#10;Z4KTmyHJPPTrzaLg8nDem91oG9GTD8axgsU8A0FcOm24UvD+9jy7BxEissbGMSn4oQC77e3NBnPt&#10;Br5QX8RKpBAOOSqoY2xzKUNZk8Uwdy1x4r6ctxgT9JXUHocUbhu5zLKVtGg4NdTY0lNN5XfRWQVm&#10;/WID9Z/LYv/hu6MZusPr71mp6WR8fAARaYz/4qv7pBXcpfXpS/oBcv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6TpgwgAAANsAAAAPAAAAAAAAAAAAAAAAAJgCAABkcnMvZG93&#10;bnJldi54bWxQSwUGAAAAAAQABAD1AAAAhw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2038</w:t>
                        </w:r>
                      </w:p>
                    </w:txbxContent>
                  </v:textbox>
                </v:shape>
                <v:shape id="Text Box 152" o:spid="_x0000_s1073" type="#_x0000_t202" style="position:absolute;left:522;top:522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Wf+8UA&#10;AADbAAAADwAAAGRycy9kb3ducmV2LnhtbESPT0sDMRTE74LfITyhN5ttC6LbpqVoK4JYcNsevD02&#10;z93QzcuSZP/opzeC4HGYmd8wq81oG9GTD8axgtk0A0FcOm24UnA67m/vQYSIrLFxTAq+KMBmfX21&#10;wly7gd+pL2IlEoRDjgrqGNtcylDWZDFMXUucvE/nLcYkfSW1xyHBbSPnWXYnLRpOCzW29FhTeSk6&#10;q8A8vNpA/ce8eDr77tkM3e7t+6DU5GbcLkFEGuN/+K/9ohUsZvD7Jf0A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pZ/7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2039</w:t>
                        </w:r>
                      </w:p>
                    </w:txbxContent>
                  </v:textbox>
                </v:shape>
                <v:shape id="Text Box 153" o:spid="_x0000_s1074" type="#_x0000_t202" style="position:absolute;left:828;top:738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cBjMUA&#10;AADbAAAADwAAAGRycy9kb3ducmV2LnhtbESPW0sDMRSE3wX/QzhC32zWLYhumxbxhiAWurYPfTts&#10;TndDNydLkr3orzeC4OMwM98wq81kWzGQD8axgpt5BoK4ctpwrWD/+XJ9ByJEZI2tY1LwRQE268uL&#10;FRbajbyjoYy1SBAOBSpoYuwKKUPVkMUwdx1x8k7OW4xJ+lpqj2OC21bmWXYrLRpOCw129NhQdS57&#10;q8Dcv9tAwzEvnw6+fzVj//zxvVVqdjU9LEFEmuJ/+K/9phUscvj9kn6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dwGM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2034</w:t>
                        </w:r>
                      </w:p>
                    </w:txbxContent>
                  </v:textbox>
                </v:shape>
                <v:shape id="Text Box 154" o:spid="_x0000_s1075" type="#_x0000_t202" style="position:absolute;left:1050;top:778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ukF8UA&#10;AADbAAAADwAAAGRycy9kb3ducmV2LnhtbESPT0sDMRTE74LfITyhN5u1BdFt01JsK4JYcNsevD02&#10;z93QzcuSZP/opzeC4HGYmd8wy/VoG9GTD8axgrtpBoK4dNpwpeB03N8+gAgRWWPjmBR8UYD16vpq&#10;ibl2A79TX8RKJAiHHBXUMba5lKGsyWKYupY4eZ/OW4xJ+kpqj0OC20bOsuxeWjScFmps6amm8lJ0&#10;VoF5fLWB+o9ZsT377tkM3e7t+6DU5GbcLEBEGuN/+K/9ohXM5/D7Jf0A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O6QX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2033</w:t>
                        </w:r>
                      </w:p>
                    </w:txbxContent>
                  </v:textbox>
                </v:shape>
                <v:shape id="Text Box 155" o:spid="_x0000_s1076" type="#_x0000_t202" style="position:absolute;left:1270;top:715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I8Y8UA&#10;AADbAAAADwAAAGRycy9kb3ducmV2LnhtbESPW0sDMRSE3wX/QziCb23WWoquTYt4QygV3NYH3w6b&#10;425wc7Ik2Uv99U2h4OMwM98wy/VoG9GTD8axgptpBoK4dNpwpWC/e53cgQgRWWPjmBQcKMB6dXmx&#10;xFy7gT+pL2IlEoRDjgrqGNtcylDWZDFMXUucvB/nLcYkfSW1xyHBbSNnWbaQFg2nhRpbeqqp/C06&#10;q8Dcb2yg/ntWPH/57s0M3cv270Op66vx8QFEpDH+h8/td63gdg6nL+kHyNUR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0jxj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2032</w:t>
                        </w:r>
                      </w:p>
                    </w:txbxContent>
                  </v:textbox>
                </v:shape>
                <v:shape id="Text Box 156" o:spid="_x0000_s1077" type="#_x0000_t202" style="position:absolute;left:1420;top:854;width:80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6Z+MUA&#10;AADbAAAADwAAAGRycy9kb3ducmV2LnhtbESPW0sDMRSE3wX/QziCb23WSouuTYt4QygV3NYH3w6b&#10;425wc7Ik2Uv99U2h4OMwM98wy/VoG9GTD8axgptpBoK4dNpwpWC/e53cgQgRWWPjmBQcKMB6dXmx&#10;xFy7gT+pL2IlEoRDjgrqGNtcylDWZDFMXUucvB/nLcYkfSW1xyHBbSNnWbaQFg2nhRpbeqqp/C06&#10;q8Dcb2yg/ntWPH/57s0M3cv270Op66vx8QFEpDH+h8/td63gdg6nL+kHyNUR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npn4xQAAANsAAAAPAAAAAAAAAAAAAAAAAJgCAABkcnMv&#10;ZG93bnJldi54bWxQSwUGAAAAAAQABAD1AAAAigMAAAAA&#10;" fillcolor="white [3212]" strokecolor="black [3213]" strokeweight=".5pt">
                  <v:textbox inset=".1mm,.1mm,.1mm,.1mm">
                    <w:txbxContent>
                      <w:p w:rsidR="00A54D00" w:rsidRDefault="00A54D00" w:rsidP="00A54D00">
                        <w:pPr>
                          <w:pStyle w:val="Norma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8"/>
                            <w:szCs w:val="8"/>
                          </w:rPr>
                          <w:t>2031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CD9B2E2" wp14:editId="26B060AB">
                <wp:simplePos x="0" y="0"/>
                <wp:positionH relativeFrom="column">
                  <wp:posOffset>3338195</wp:posOffset>
                </wp:positionH>
                <wp:positionV relativeFrom="paragraph">
                  <wp:posOffset>1566545</wp:posOffset>
                </wp:positionV>
                <wp:extent cx="73025" cy="71437"/>
                <wp:effectExtent l="0" t="0" r="22225" b="24130"/>
                <wp:wrapNone/>
                <wp:docPr id="207" name="Oval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50" o:spid="_x0000_s1026" style="position:absolute;margin-left:262.85pt;margin-top:123.35pt;width:5.75pt;height:5.6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794E6C" wp14:editId="63C257F4">
                <wp:simplePos x="0" y="0"/>
                <wp:positionH relativeFrom="column">
                  <wp:posOffset>3169920</wp:posOffset>
                </wp:positionH>
                <wp:positionV relativeFrom="paragraph">
                  <wp:posOffset>1436370</wp:posOffset>
                </wp:positionV>
                <wp:extent cx="73025" cy="71437"/>
                <wp:effectExtent l="0" t="0" r="22225" b="24130"/>
                <wp:wrapNone/>
                <wp:docPr id="208" name="Oval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51" o:spid="_x0000_s1026" style="position:absolute;margin-left:249.6pt;margin-top:113.1pt;width:5.75pt;height:5.6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1B519DD" wp14:editId="0BADEE2F">
                <wp:simplePos x="0" y="0"/>
                <wp:positionH relativeFrom="column">
                  <wp:posOffset>3016250</wp:posOffset>
                </wp:positionH>
                <wp:positionV relativeFrom="paragraph">
                  <wp:posOffset>1153795</wp:posOffset>
                </wp:positionV>
                <wp:extent cx="73025" cy="71437"/>
                <wp:effectExtent l="0" t="0" r="22225" b="24130"/>
                <wp:wrapNone/>
                <wp:docPr id="209" name="Oval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54" o:spid="_x0000_s1026" style="position:absolute;margin-left:237.5pt;margin-top:90.85pt;width:5.75pt;height:5.6pt;z-index:251662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" fillcolor="#36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A972BB6" wp14:editId="0474A629">
                <wp:simplePos x="0" y="0"/>
                <wp:positionH relativeFrom="column">
                  <wp:posOffset>2406650</wp:posOffset>
                </wp:positionH>
                <wp:positionV relativeFrom="paragraph">
                  <wp:posOffset>779145</wp:posOffset>
                </wp:positionV>
                <wp:extent cx="73025" cy="71437"/>
                <wp:effectExtent l="0" t="0" r="22225" b="24130"/>
                <wp:wrapNone/>
                <wp:docPr id="210" name="Oval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55" o:spid="_x0000_s1026" style="position:absolute;margin-left:189.5pt;margin-top:61.35pt;width:5.75pt;height:5.6pt;z-index:251663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" fillcolor="#36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17197C" wp14:editId="3339726E">
                <wp:simplePos x="0" y="0"/>
                <wp:positionH relativeFrom="column">
                  <wp:posOffset>2568575</wp:posOffset>
                </wp:positionH>
                <wp:positionV relativeFrom="paragraph">
                  <wp:posOffset>831850</wp:posOffset>
                </wp:positionV>
                <wp:extent cx="73025" cy="71438"/>
                <wp:effectExtent l="0" t="0" r="22225" b="24130"/>
                <wp:wrapNone/>
                <wp:docPr id="211" name="Oval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56" o:spid="_x0000_s1026" style="position:absolute;margin-left:202.25pt;margin-top:65.5pt;width:5.75pt;height:5.65pt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DE7AB45" wp14:editId="7BA25094">
                <wp:simplePos x="0" y="0"/>
                <wp:positionH relativeFrom="column">
                  <wp:posOffset>1673225</wp:posOffset>
                </wp:positionH>
                <wp:positionV relativeFrom="paragraph">
                  <wp:posOffset>452120</wp:posOffset>
                </wp:positionV>
                <wp:extent cx="73025" cy="71437"/>
                <wp:effectExtent l="0" t="0" r="22225" b="24130"/>
                <wp:wrapNone/>
                <wp:docPr id="212" name="Oval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57" o:spid="_x0000_s1026" style="position:absolute;margin-left:131.75pt;margin-top:35.6pt;width:5.75pt;height:5.6pt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" fillcolor="#36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FA27CB" wp14:editId="43D54B1F">
                <wp:simplePos x="0" y="0"/>
                <wp:positionH relativeFrom="column">
                  <wp:posOffset>1241425</wp:posOffset>
                </wp:positionH>
                <wp:positionV relativeFrom="paragraph">
                  <wp:posOffset>593725</wp:posOffset>
                </wp:positionV>
                <wp:extent cx="73025" cy="71438"/>
                <wp:effectExtent l="0" t="0" r="22225" b="24130"/>
                <wp:wrapNone/>
                <wp:docPr id="213" name="Oval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58" o:spid="_x0000_s1026" style="position:absolute;margin-left:97.75pt;margin-top:46.75pt;width:5.75pt;height:5.6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" fillcolor="#36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8AFBCD3" wp14:editId="38EBDF51">
                <wp:simplePos x="0" y="0"/>
                <wp:positionH relativeFrom="column">
                  <wp:posOffset>3429000</wp:posOffset>
                </wp:positionH>
                <wp:positionV relativeFrom="paragraph">
                  <wp:posOffset>1560195</wp:posOffset>
                </wp:positionV>
                <wp:extent cx="127000" cy="73025"/>
                <wp:effectExtent l="0" t="0" r="24130" b="22860"/>
                <wp:wrapNone/>
                <wp:docPr id="214" name="Text 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66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2401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7" o:spid="_x0000_s1078" type="#_x0000_t202" style="position:absolute;margin-left:270pt;margin-top:122.85pt;width:10pt;height:5.75pt;z-index:251667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" fillcolor="#fc9" strokecolor="#f6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2401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BE2F925" wp14:editId="5D7CEEA9">
                <wp:simplePos x="0" y="0"/>
                <wp:positionH relativeFrom="column">
                  <wp:posOffset>3038475</wp:posOffset>
                </wp:positionH>
                <wp:positionV relativeFrom="paragraph">
                  <wp:posOffset>1496695</wp:posOffset>
                </wp:positionV>
                <wp:extent cx="127000" cy="73025"/>
                <wp:effectExtent l="0" t="0" r="24130" b="22860"/>
                <wp:wrapNone/>
                <wp:docPr id="215" name="Text Box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66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2402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0" o:spid="_x0000_s1079" type="#_x0000_t202" style="position:absolute;margin-left:239.25pt;margin-top:117.85pt;width:10pt;height:5.75pt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" fillcolor="#fc9" strokecolor="#f6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2402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CDCAAA7" wp14:editId="588B99AA">
                <wp:simplePos x="0" y="0"/>
                <wp:positionH relativeFrom="column">
                  <wp:posOffset>2671445</wp:posOffset>
                </wp:positionH>
                <wp:positionV relativeFrom="paragraph">
                  <wp:posOffset>1146175</wp:posOffset>
                </wp:positionV>
                <wp:extent cx="123825" cy="68263"/>
                <wp:effectExtent l="0" t="0" r="24130" b="27940"/>
                <wp:wrapNone/>
                <wp:docPr id="216" name="Text 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68263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2404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2" o:spid="_x0000_s1080" type="#_x0000_t202" style="position:absolute;margin-left:210.35pt;margin-top:90.25pt;width:9.75pt;height:5.4pt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2404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E92F628" wp14:editId="66FA4FD8">
                <wp:simplePos x="0" y="0"/>
                <wp:positionH relativeFrom="column">
                  <wp:posOffset>3077845</wp:posOffset>
                </wp:positionH>
                <wp:positionV relativeFrom="paragraph">
                  <wp:posOffset>1069975</wp:posOffset>
                </wp:positionV>
                <wp:extent cx="127000" cy="73025"/>
                <wp:effectExtent l="0" t="0" r="24130" b="22860"/>
                <wp:wrapNone/>
                <wp:docPr id="217" name="Text Box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 algn="ctr">
                          <a:solidFill>
                            <a:srgbClr val="008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8000"/>
                                <w:kern w:val="24"/>
                                <w:sz w:val="8"/>
                                <w:szCs w:val="8"/>
                              </w:rPr>
                              <w:t>2405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3" o:spid="_x0000_s1081" type="#_x0000_t202" style="position:absolute;margin-left:242.35pt;margin-top:84.25pt;width:10pt;height:5.75pt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" fillcolor="white [3212]" strokecolor="green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8000"/>
                          <w:kern w:val="24"/>
                          <w:sz w:val="8"/>
                          <w:szCs w:val="8"/>
                        </w:rPr>
                        <w:t>2405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BD6004A" wp14:editId="4BD5E329">
                <wp:simplePos x="0" y="0"/>
                <wp:positionH relativeFrom="column">
                  <wp:posOffset>2317750</wp:posOffset>
                </wp:positionH>
                <wp:positionV relativeFrom="paragraph">
                  <wp:posOffset>866775</wp:posOffset>
                </wp:positionV>
                <wp:extent cx="127000" cy="73025"/>
                <wp:effectExtent l="0" t="0" r="24130" b="22860"/>
                <wp:wrapNone/>
                <wp:docPr id="218" name="Text 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6350" algn="ctr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2406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4" o:spid="_x0000_s1082" type="#_x0000_t202" style="position:absolute;margin-left:182.5pt;margin-top:68.25pt;width:10pt;height:5.75pt;z-index:251671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" fillcolor="#9cf" strokecolor="blu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2406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7787249" wp14:editId="12C544EC">
                <wp:simplePos x="0" y="0"/>
                <wp:positionH relativeFrom="column">
                  <wp:posOffset>2652395</wp:posOffset>
                </wp:positionH>
                <wp:positionV relativeFrom="paragraph">
                  <wp:posOffset>753745</wp:posOffset>
                </wp:positionV>
                <wp:extent cx="127000" cy="73025"/>
                <wp:effectExtent l="0" t="0" r="24130" b="22860"/>
                <wp:wrapNone/>
                <wp:docPr id="219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66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2407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5" o:spid="_x0000_s1083" type="#_x0000_t202" style="position:absolute;margin-left:208.85pt;margin-top:59.35pt;width:10pt;height:5.75pt;z-index:2516725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" fillcolor="#fc9" strokecolor="#f6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2407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4F1C284" wp14:editId="39BFFEF2">
                <wp:simplePos x="0" y="0"/>
                <wp:positionH relativeFrom="column">
                  <wp:posOffset>1563370</wp:posOffset>
                </wp:positionH>
                <wp:positionV relativeFrom="paragraph">
                  <wp:posOffset>549275</wp:posOffset>
                </wp:positionV>
                <wp:extent cx="127000" cy="73025"/>
                <wp:effectExtent l="0" t="0" r="24130" b="22860"/>
                <wp:wrapNone/>
                <wp:docPr id="220" name="Text 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 algn="ctr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2501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6" o:spid="_x0000_s1084" type="#_x0000_t202" style="position:absolute;margin-left:123.1pt;margin-top:43.25pt;width:10pt;height:5.75pt;z-index:251673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" fillcolor="white [3212]" strokecolor="blu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2501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5A45E36" wp14:editId="5DBEFE5B">
                <wp:simplePos x="0" y="0"/>
                <wp:positionH relativeFrom="column">
                  <wp:posOffset>1270000</wp:posOffset>
                </wp:positionH>
                <wp:positionV relativeFrom="paragraph">
                  <wp:posOffset>688975</wp:posOffset>
                </wp:positionV>
                <wp:extent cx="127000" cy="73025"/>
                <wp:effectExtent l="0" t="0" r="24130" b="22860"/>
                <wp:wrapNone/>
                <wp:docPr id="221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6350" algn="ctr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2502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7" o:spid="_x0000_s1085" type="#_x0000_t202" style="position:absolute;margin-left:100pt;margin-top:54.25pt;width:10pt;height:5.75pt;z-index:2516746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" fillcolor="#9cf" strokecolor="blu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2502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330C081" wp14:editId="0055C75F">
                <wp:simplePos x="0" y="0"/>
                <wp:positionH relativeFrom="column">
                  <wp:posOffset>3536950</wp:posOffset>
                </wp:positionH>
                <wp:positionV relativeFrom="paragraph">
                  <wp:posOffset>3451225</wp:posOffset>
                </wp:positionV>
                <wp:extent cx="73025" cy="71438"/>
                <wp:effectExtent l="0" t="0" r="22225" b="24130"/>
                <wp:wrapNone/>
                <wp:docPr id="222" name="Oval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5" o:spid="_x0000_s1026" style="position:absolute;margin-left:278.5pt;margin-top:271.75pt;width:5.75pt;height:5.65pt;z-index:251675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5CE24F5" wp14:editId="006CCA9B">
                <wp:simplePos x="0" y="0"/>
                <wp:positionH relativeFrom="column">
                  <wp:posOffset>3338195</wp:posOffset>
                </wp:positionH>
                <wp:positionV relativeFrom="paragraph">
                  <wp:posOffset>3455670</wp:posOffset>
                </wp:positionV>
                <wp:extent cx="73025" cy="71437"/>
                <wp:effectExtent l="0" t="0" r="22225" b="24130"/>
                <wp:wrapNone/>
                <wp:docPr id="223" name="Ova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7" o:spid="_x0000_s1026" style="position:absolute;margin-left:262.85pt;margin-top:272.1pt;width:5.75pt;height:5.6pt;z-index:2516766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" fillcolor="#36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8A54C56" wp14:editId="286E69A5">
                <wp:simplePos x="0" y="0"/>
                <wp:positionH relativeFrom="column">
                  <wp:posOffset>3811270</wp:posOffset>
                </wp:positionH>
                <wp:positionV relativeFrom="paragraph">
                  <wp:posOffset>3213100</wp:posOffset>
                </wp:positionV>
                <wp:extent cx="73025" cy="71438"/>
                <wp:effectExtent l="0" t="0" r="22225" b="24130"/>
                <wp:wrapNone/>
                <wp:docPr id="224" name="Oval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8" o:spid="_x0000_s1026" style="position:absolute;margin-left:300.1pt;margin-top:253pt;width:5.75pt;height:5.65pt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" fillcolor="#36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ED79B2F" wp14:editId="2069356A">
                <wp:simplePos x="0" y="0"/>
                <wp:positionH relativeFrom="column">
                  <wp:posOffset>3855720</wp:posOffset>
                </wp:positionH>
                <wp:positionV relativeFrom="paragraph">
                  <wp:posOffset>3544570</wp:posOffset>
                </wp:positionV>
                <wp:extent cx="73025" cy="71437"/>
                <wp:effectExtent l="0" t="0" r="22225" b="24130"/>
                <wp:wrapNone/>
                <wp:docPr id="225" name="Oval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9" o:spid="_x0000_s1026" style="position:absolute;margin-left:303.6pt;margin-top:279.1pt;width:5.75pt;height:5.6pt;z-index:2516787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" fillcolor="#36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F32E717" wp14:editId="5ED85769">
                <wp:simplePos x="0" y="0"/>
                <wp:positionH relativeFrom="column">
                  <wp:posOffset>4248150</wp:posOffset>
                </wp:positionH>
                <wp:positionV relativeFrom="paragraph">
                  <wp:posOffset>4565650</wp:posOffset>
                </wp:positionV>
                <wp:extent cx="73025" cy="71438"/>
                <wp:effectExtent l="0" t="0" r="22225" b="24130"/>
                <wp:wrapNone/>
                <wp:docPr id="226" name="Oval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1" o:spid="_x0000_s1026" style="position:absolute;margin-left:334.5pt;margin-top:359.5pt;width:5.75pt;height:5.65pt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" fillcolor="#36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C9E534D" wp14:editId="50EE89FD">
                <wp:simplePos x="0" y="0"/>
                <wp:positionH relativeFrom="column">
                  <wp:posOffset>4016375</wp:posOffset>
                </wp:positionH>
                <wp:positionV relativeFrom="paragraph">
                  <wp:posOffset>3725545</wp:posOffset>
                </wp:positionV>
                <wp:extent cx="73025" cy="71437"/>
                <wp:effectExtent l="0" t="0" r="22225" b="24130"/>
                <wp:wrapNone/>
                <wp:docPr id="227" name="Oval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2" o:spid="_x0000_s1026" style="position:absolute;margin-left:316.25pt;margin-top:293.35pt;width:5.75pt;height:5.6pt;z-index:251680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A3080A8" wp14:editId="61C48D63">
                <wp:simplePos x="0" y="0"/>
                <wp:positionH relativeFrom="column">
                  <wp:posOffset>4194175</wp:posOffset>
                </wp:positionH>
                <wp:positionV relativeFrom="paragraph">
                  <wp:posOffset>3717925</wp:posOffset>
                </wp:positionV>
                <wp:extent cx="73025" cy="71438"/>
                <wp:effectExtent l="0" t="0" r="22225" b="24130"/>
                <wp:wrapNone/>
                <wp:docPr id="228" name="Oval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3" o:spid="_x0000_s1026" style="position:absolute;margin-left:330.25pt;margin-top:292.75pt;width:5.75pt;height:5.65pt;z-index:2516817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C70FF6F" wp14:editId="26041174">
                <wp:simplePos x="0" y="0"/>
                <wp:positionH relativeFrom="column">
                  <wp:posOffset>4089400</wp:posOffset>
                </wp:positionH>
                <wp:positionV relativeFrom="paragraph">
                  <wp:posOffset>3816350</wp:posOffset>
                </wp:positionV>
                <wp:extent cx="73025" cy="71438"/>
                <wp:effectExtent l="0" t="0" r="22225" b="24130"/>
                <wp:wrapNone/>
                <wp:docPr id="229" name="Oval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4" o:spid="_x0000_s1026" style="position:absolute;margin-left:322pt;margin-top:300.5pt;width:5.75pt;height:5.65pt;z-index:251682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51E579A" wp14:editId="781354DB">
                <wp:simplePos x="0" y="0"/>
                <wp:positionH relativeFrom="column">
                  <wp:posOffset>4211320</wp:posOffset>
                </wp:positionH>
                <wp:positionV relativeFrom="paragraph">
                  <wp:posOffset>4006850</wp:posOffset>
                </wp:positionV>
                <wp:extent cx="73025" cy="71438"/>
                <wp:effectExtent l="0" t="0" r="22225" b="24130"/>
                <wp:wrapNone/>
                <wp:docPr id="230" name="Oval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5" o:spid="_x0000_s1026" style="position:absolute;margin-left:331.6pt;margin-top:315.5pt;width:5.75pt;height:5.65pt;z-index:2516838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8AB5251" wp14:editId="7F81B188">
                <wp:simplePos x="0" y="0"/>
                <wp:positionH relativeFrom="column">
                  <wp:posOffset>4264025</wp:posOffset>
                </wp:positionH>
                <wp:positionV relativeFrom="paragraph">
                  <wp:posOffset>4337050</wp:posOffset>
                </wp:positionV>
                <wp:extent cx="73025" cy="71438"/>
                <wp:effectExtent l="0" t="0" r="22225" b="24130"/>
                <wp:wrapNone/>
                <wp:docPr id="231" name="Oval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6" o:spid="_x0000_s1026" style="position:absolute;margin-left:335.75pt;margin-top:341.5pt;width:5.75pt;height:5.65pt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D84B2E2" wp14:editId="56CF40F9">
                <wp:simplePos x="0" y="0"/>
                <wp:positionH relativeFrom="column">
                  <wp:posOffset>3638550</wp:posOffset>
                </wp:positionH>
                <wp:positionV relativeFrom="paragraph">
                  <wp:posOffset>5538470</wp:posOffset>
                </wp:positionV>
                <wp:extent cx="73025" cy="71437"/>
                <wp:effectExtent l="0" t="0" r="22225" b="24130"/>
                <wp:wrapNone/>
                <wp:docPr id="232" name="Ov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7" o:spid="_x0000_s1026" style="position:absolute;margin-left:286.5pt;margin-top:436.1pt;width:5.75pt;height:5.6pt;z-index:251685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" fillcolor="#c9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7FC6520" wp14:editId="58C06034">
                <wp:simplePos x="0" y="0"/>
                <wp:positionH relativeFrom="column">
                  <wp:posOffset>4175125</wp:posOffset>
                </wp:positionH>
                <wp:positionV relativeFrom="paragraph">
                  <wp:posOffset>4749800</wp:posOffset>
                </wp:positionV>
                <wp:extent cx="73025" cy="71438"/>
                <wp:effectExtent l="0" t="0" r="22225" b="24130"/>
                <wp:wrapNone/>
                <wp:docPr id="233" name="Oval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8" o:spid="_x0000_s1026" style="position:absolute;margin-left:328.75pt;margin-top:374pt;width:5.75pt;height:5.65pt;z-index:2516869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" fillcolor="#36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7379416" wp14:editId="5A391118">
                <wp:simplePos x="0" y="0"/>
                <wp:positionH relativeFrom="column">
                  <wp:posOffset>4235450</wp:posOffset>
                </wp:positionH>
                <wp:positionV relativeFrom="paragraph">
                  <wp:posOffset>4674870</wp:posOffset>
                </wp:positionV>
                <wp:extent cx="73025" cy="71437"/>
                <wp:effectExtent l="0" t="0" r="22225" b="24130"/>
                <wp:wrapNone/>
                <wp:docPr id="234" name="Oval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9" o:spid="_x0000_s1026" style="position:absolute;margin-left:333.5pt;margin-top:368.1pt;width:5.75pt;height:5.6pt;z-index:2516879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" fillcolor="#36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A519E48" wp14:editId="083224D3">
                <wp:simplePos x="0" y="0"/>
                <wp:positionH relativeFrom="column">
                  <wp:posOffset>4173220</wp:posOffset>
                </wp:positionH>
                <wp:positionV relativeFrom="paragraph">
                  <wp:posOffset>4606925</wp:posOffset>
                </wp:positionV>
                <wp:extent cx="73025" cy="71438"/>
                <wp:effectExtent l="0" t="0" r="22225" b="24130"/>
                <wp:wrapNone/>
                <wp:docPr id="235" name="Oval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20" o:spid="_x0000_s1026" style="position:absolute;margin-left:328.6pt;margin-top:362.75pt;width:5.75pt;height:5.65pt;z-index:2516889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" fillcolor="#36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6BB5F04" wp14:editId="5D38BDF2">
                <wp:simplePos x="0" y="0"/>
                <wp:positionH relativeFrom="column">
                  <wp:posOffset>4556125</wp:posOffset>
                </wp:positionH>
                <wp:positionV relativeFrom="paragraph">
                  <wp:posOffset>4757420</wp:posOffset>
                </wp:positionV>
                <wp:extent cx="73025" cy="71437"/>
                <wp:effectExtent l="0" t="0" r="22225" b="24130"/>
                <wp:wrapNone/>
                <wp:docPr id="236" name="Oval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21" o:spid="_x0000_s1026" style="position:absolute;margin-left:358.75pt;margin-top:374.6pt;width:5.75pt;height:5.6pt;z-index:251689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" fillcolor="#c9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4DBCE2B" wp14:editId="5F813EFB">
                <wp:simplePos x="0" y="0"/>
                <wp:positionH relativeFrom="column">
                  <wp:posOffset>4794250</wp:posOffset>
                </wp:positionH>
                <wp:positionV relativeFrom="paragraph">
                  <wp:posOffset>5273675</wp:posOffset>
                </wp:positionV>
                <wp:extent cx="73025" cy="71438"/>
                <wp:effectExtent l="0" t="0" r="22225" b="24130"/>
                <wp:wrapNone/>
                <wp:docPr id="237" name="Oval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22" o:spid="_x0000_s1026" style="position:absolute;margin-left:377.5pt;margin-top:415.25pt;width:5.75pt;height:5.65pt;z-index:2516910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" fillcolor="#c9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C5A0A95" wp14:editId="2554E972">
                <wp:simplePos x="0" y="0"/>
                <wp:positionH relativeFrom="column">
                  <wp:posOffset>4705350</wp:posOffset>
                </wp:positionH>
                <wp:positionV relativeFrom="paragraph">
                  <wp:posOffset>5102225</wp:posOffset>
                </wp:positionV>
                <wp:extent cx="73025" cy="71438"/>
                <wp:effectExtent l="0" t="0" r="22225" b="24130"/>
                <wp:wrapNone/>
                <wp:docPr id="238" name="Oval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23" o:spid="_x0000_s1026" style="position:absolute;margin-left:370.5pt;margin-top:401.75pt;width:5.75pt;height:5.65pt;z-index:251692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" fillcolor="#c9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8C82DF" wp14:editId="3A85714A">
                <wp:simplePos x="0" y="0"/>
                <wp:positionH relativeFrom="column">
                  <wp:posOffset>4855845</wp:posOffset>
                </wp:positionH>
                <wp:positionV relativeFrom="paragraph">
                  <wp:posOffset>5392420</wp:posOffset>
                </wp:positionV>
                <wp:extent cx="73025" cy="71437"/>
                <wp:effectExtent l="0" t="0" r="22225" b="24130"/>
                <wp:wrapNone/>
                <wp:docPr id="239" name="Oval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24" o:spid="_x0000_s1026" style="position:absolute;margin-left:382.35pt;margin-top:424.6pt;width:5.75pt;height:5.6pt;z-index:251693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" fillcolor="#c9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C57FA47" wp14:editId="462939D4">
                <wp:simplePos x="0" y="0"/>
                <wp:positionH relativeFrom="column">
                  <wp:posOffset>3733800</wp:posOffset>
                </wp:positionH>
                <wp:positionV relativeFrom="paragraph">
                  <wp:posOffset>4843145</wp:posOffset>
                </wp:positionV>
                <wp:extent cx="73025" cy="71437"/>
                <wp:effectExtent l="0" t="0" r="22225" b="24130"/>
                <wp:wrapNone/>
                <wp:docPr id="240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26" o:spid="_x0000_s1026" style="position:absolute;margin-left:294pt;margin-top:381.35pt;width:5.75pt;height:5.6pt;z-index:2516940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69C5128" wp14:editId="25E24EE3">
                <wp:simplePos x="0" y="0"/>
                <wp:positionH relativeFrom="column">
                  <wp:posOffset>4232275</wp:posOffset>
                </wp:positionH>
                <wp:positionV relativeFrom="paragraph">
                  <wp:posOffset>5622925</wp:posOffset>
                </wp:positionV>
                <wp:extent cx="73025" cy="71438"/>
                <wp:effectExtent l="0" t="0" r="22225" b="24130"/>
                <wp:wrapNone/>
                <wp:docPr id="241" name="Oval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29" o:spid="_x0000_s1026" style="position:absolute;margin-left:333.25pt;margin-top:442.75pt;width:5.75pt;height:5.65pt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" fillcolor="#c9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5F92EC2" wp14:editId="7383AF93">
                <wp:simplePos x="0" y="0"/>
                <wp:positionH relativeFrom="column">
                  <wp:posOffset>3638550</wp:posOffset>
                </wp:positionH>
                <wp:positionV relativeFrom="paragraph">
                  <wp:posOffset>5327650</wp:posOffset>
                </wp:positionV>
                <wp:extent cx="73025" cy="71438"/>
                <wp:effectExtent l="0" t="0" r="22225" b="24130"/>
                <wp:wrapNone/>
                <wp:docPr id="242" name="Oval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30" o:spid="_x0000_s1026" style="position:absolute;margin-left:286.5pt;margin-top:419.5pt;width:5.75pt;height:5.65pt;z-index:2516961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DF39836" wp14:editId="25230232">
                <wp:simplePos x="0" y="0"/>
                <wp:positionH relativeFrom="column">
                  <wp:posOffset>3830320</wp:posOffset>
                </wp:positionH>
                <wp:positionV relativeFrom="paragraph">
                  <wp:posOffset>5070475</wp:posOffset>
                </wp:positionV>
                <wp:extent cx="73025" cy="71438"/>
                <wp:effectExtent l="0" t="0" r="22225" b="24130"/>
                <wp:wrapNone/>
                <wp:docPr id="243" name="Oval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31" o:spid="_x0000_s1026" style="position:absolute;margin-left:301.6pt;margin-top:399.25pt;width:5.75pt;height:5.65pt;z-index:2516971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B1802F1" wp14:editId="7335BC07">
                <wp:simplePos x="0" y="0"/>
                <wp:positionH relativeFrom="column">
                  <wp:posOffset>3598545</wp:posOffset>
                </wp:positionH>
                <wp:positionV relativeFrom="paragraph">
                  <wp:posOffset>4854575</wp:posOffset>
                </wp:positionV>
                <wp:extent cx="73025" cy="71438"/>
                <wp:effectExtent l="0" t="0" r="22225" b="24130"/>
                <wp:wrapNone/>
                <wp:docPr id="244" name="Oval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32" o:spid="_x0000_s1026" style="position:absolute;margin-left:283.35pt;margin-top:382.25pt;width:5.75pt;height:5.65pt;z-index:251698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" fillcolor="#c9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F7B48A2" wp14:editId="679E64DD">
                <wp:simplePos x="0" y="0"/>
                <wp:positionH relativeFrom="column">
                  <wp:posOffset>3414395</wp:posOffset>
                </wp:positionH>
                <wp:positionV relativeFrom="paragraph">
                  <wp:posOffset>4572000</wp:posOffset>
                </wp:positionV>
                <wp:extent cx="73025" cy="71438"/>
                <wp:effectExtent l="0" t="0" r="22225" b="24130"/>
                <wp:wrapNone/>
                <wp:docPr id="245" name="Oval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33" o:spid="_x0000_s1026" style="position:absolute;margin-left:268.85pt;margin-top:5in;width:5.75pt;height:5.65pt;z-index:2516992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2904F6C" wp14:editId="3543B39C">
                <wp:simplePos x="0" y="0"/>
                <wp:positionH relativeFrom="column">
                  <wp:posOffset>3629025</wp:posOffset>
                </wp:positionH>
                <wp:positionV relativeFrom="paragraph">
                  <wp:posOffset>4589145</wp:posOffset>
                </wp:positionV>
                <wp:extent cx="73025" cy="71437"/>
                <wp:effectExtent l="0" t="0" r="22225" b="24130"/>
                <wp:wrapNone/>
                <wp:docPr id="246" name="Oval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36" o:spid="_x0000_s1026" style="position:absolute;margin-left:285.75pt;margin-top:361.35pt;width:5.75pt;height:5.6pt;z-index:2517002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14E2531" wp14:editId="2DF58126">
                <wp:simplePos x="0" y="0"/>
                <wp:positionH relativeFrom="column">
                  <wp:posOffset>3673475</wp:posOffset>
                </wp:positionH>
                <wp:positionV relativeFrom="paragraph">
                  <wp:posOffset>4706620</wp:posOffset>
                </wp:positionV>
                <wp:extent cx="73025" cy="71437"/>
                <wp:effectExtent l="0" t="0" r="22225" b="24130"/>
                <wp:wrapNone/>
                <wp:docPr id="247" name="Oval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37" o:spid="_x0000_s1026" style="position:absolute;margin-left:289.25pt;margin-top:370.6pt;width:5.75pt;height:5.6pt;z-index:2517012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E68590F" wp14:editId="442D7A04">
                <wp:simplePos x="0" y="0"/>
                <wp:positionH relativeFrom="column">
                  <wp:posOffset>3773170</wp:posOffset>
                </wp:positionH>
                <wp:positionV relativeFrom="paragraph">
                  <wp:posOffset>4975225</wp:posOffset>
                </wp:positionV>
                <wp:extent cx="73025" cy="71438"/>
                <wp:effectExtent l="0" t="0" r="22225" b="24130"/>
                <wp:wrapNone/>
                <wp:docPr id="248" name="Oval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39" o:spid="_x0000_s1026" style="position:absolute;margin-left:297.1pt;margin-top:391.75pt;width:5.75pt;height:5.65pt;z-index:2517022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FAEBA5B" wp14:editId="0D2FF2CE">
                <wp:simplePos x="0" y="0"/>
                <wp:positionH relativeFrom="column">
                  <wp:posOffset>3603625</wp:posOffset>
                </wp:positionH>
                <wp:positionV relativeFrom="paragraph">
                  <wp:posOffset>4528820</wp:posOffset>
                </wp:positionV>
                <wp:extent cx="73025" cy="71437"/>
                <wp:effectExtent l="0" t="0" r="22225" b="24130"/>
                <wp:wrapNone/>
                <wp:docPr id="249" name="Oval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40" o:spid="_x0000_s1026" style="position:absolute;margin-left:283.75pt;margin-top:356.6pt;width:5.75pt;height:5.6pt;z-index:2517032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3826FBA" wp14:editId="3E04F076">
                <wp:simplePos x="0" y="0"/>
                <wp:positionH relativeFrom="column">
                  <wp:posOffset>3686175</wp:posOffset>
                </wp:positionH>
                <wp:positionV relativeFrom="paragraph">
                  <wp:posOffset>3962400</wp:posOffset>
                </wp:positionV>
                <wp:extent cx="73025" cy="71438"/>
                <wp:effectExtent l="0" t="0" r="22225" b="24130"/>
                <wp:wrapNone/>
                <wp:docPr id="250" name="Oval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41" o:spid="_x0000_s1026" style="position:absolute;margin-left:290.25pt;margin-top:312pt;width:5.75pt;height:5.65pt;z-index:2517043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E89BA0E" wp14:editId="64B38719">
                <wp:simplePos x="0" y="0"/>
                <wp:positionH relativeFrom="column">
                  <wp:posOffset>3419475</wp:posOffset>
                </wp:positionH>
                <wp:positionV relativeFrom="paragraph">
                  <wp:posOffset>4033520</wp:posOffset>
                </wp:positionV>
                <wp:extent cx="73025" cy="71437"/>
                <wp:effectExtent l="0" t="0" r="22225" b="24130"/>
                <wp:wrapNone/>
                <wp:docPr id="251" name="Oval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42" o:spid="_x0000_s1026" style="position:absolute;margin-left:269.25pt;margin-top:317.6pt;width:5.75pt;height:5.6pt;z-index:2517053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652A605" wp14:editId="3BB7E2C9">
                <wp:simplePos x="0" y="0"/>
                <wp:positionH relativeFrom="column">
                  <wp:posOffset>3841750</wp:posOffset>
                </wp:positionH>
                <wp:positionV relativeFrom="paragraph">
                  <wp:posOffset>3911600</wp:posOffset>
                </wp:positionV>
                <wp:extent cx="73025" cy="71438"/>
                <wp:effectExtent l="0" t="0" r="22225" b="24130"/>
                <wp:wrapNone/>
                <wp:docPr id="252" name="Oval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43" o:spid="_x0000_s1026" style="position:absolute;margin-left:302.5pt;margin-top:308pt;width:5.75pt;height:5.65pt;z-index:2517063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884121D" wp14:editId="1DB794E4">
                <wp:simplePos x="0" y="0"/>
                <wp:positionH relativeFrom="column">
                  <wp:posOffset>4025900</wp:posOffset>
                </wp:positionH>
                <wp:positionV relativeFrom="paragraph">
                  <wp:posOffset>5198745</wp:posOffset>
                </wp:positionV>
                <wp:extent cx="73025" cy="71437"/>
                <wp:effectExtent l="0" t="0" r="22225" b="24130"/>
                <wp:wrapNone/>
                <wp:docPr id="253" name="Oval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44" o:spid="_x0000_s1026" style="position:absolute;margin-left:317pt;margin-top:409.35pt;width:5.75pt;height:5.6pt;z-index:2517073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6D7A4B4" wp14:editId="39D657DF">
                <wp:simplePos x="0" y="0"/>
                <wp:positionH relativeFrom="column">
                  <wp:posOffset>3198495</wp:posOffset>
                </wp:positionH>
                <wp:positionV relativeFrom="paragraph">
                  <wp:posOffset>2574925</wp:posOffset>
                </wp:positionV>
                <wp:extent cx="73025" cy="71438"/>
                <wp:effectExtent l="0" t="0" r="22225" b="24130"/>
                <wp:wrapNone/>
                <wp:docPr id="255" name="Oval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46" o:spid="_x0000_s1026" style="position:absolute;margin-left:251.85pt;margin-top:202.75pt;width:5.75pt;height:5.65pt;z-index:2517084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EF5CE9D" wp14:editId="67045D9C">
                <wp:simplePos x="0" y="0"/>
                <wp:positionH relativeFrom="column">
                  <wp:posOffset>2906395</wp:posOffset>
                </wp:positionH>
                <wp:positionV relativeFrom="paragraph">
                  <wp:posOffset>2369820</wp:posOffset>
                </wp:positionV>
                <wp:extent cx="73025" cy="71437"/>
                <wp:effectExtent l="0" t="0" r="22225" b="24130"/>
                <wp:wrapNone/>
                <wp:docPr id="256" name="Oval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47" o:spid="_x0000_s1026" style="position:absolute;margin-left:228.85pt;margin-top:186.6pt;width:5.75pt;height:5.6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D881E30" wp14:editId="59FADC38">
                <wp:simplePos x="0" y="0"/>
                <wp:positionH relativeFrom="column">
                  <wp:posOffset>3303270</wp:posOffset>
                </wp:positionH>
                <wp:positionV relativeFrom="paragraph">
                  <wp:posOffset>2540000</wp:posOffset>
                </wp:positionV>
                <wp:extent cx="73025" cy="71438"/>
                <wp:effectExtent l="0" t="0" r="22225" b="24130"/>
                <wp:wrapNone/>
                <wp:docPr id="257" name="Oval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48" o:spid="_x0000_s1026" style="position:absolute;margin-left:260.1pt;margin-top:200pt;width:5.75pt;height:5.65pt;z-index:2517104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" fillcolor="#c9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7DF46CF" wp14:editId="1BAC2D59">
                <wp:simplePos x="0" y="0"/>
                <wp:positionH relativeFrom="column">
                  <wp:posOffset>3549650</wp:posOffset>
                </wp:positionH>
                <wp:positionV relativeFrom="paragraph">
                  <wp:posOffset>2484120</wp:posOffset>
                </wp:positionV>
                <wp:extent cx="73025" cy="71437"/>
                <wp:effectExtent l="0" t="0" r="22225" b="24130"/>
                <wp:wrapNone/>
                <wp:docPr id="258" name="Oval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49" o:spid="_x0000_s1026" style="position:absolute;margin-left:279.5pt;margin-top:195.6pt;width:5.75pt;height:5.6pt;z-index:2517114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" fillcolor="#c9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7546103" wp14:editId="3B1A73FA">
                <wp:simplePos x="0" y="0"/>
                <wp:positionH relativeFrom="column">
                  <wp:posOffset>4810125</wp:posOffset>
                </wp:positionH>
                <wp:positionV relativeFrom="paragraph">
                  <wp:posOffset>2369820</wp:posOffset>
                </wp:positionV>
                <wp:extent cx="73025" cy="71437"/>
                <wp:effectExtent l="0" t="0" r="22225" b="24130"/>
                <wp:wrapNone/>
                <wp:docPr id="259" name="Oval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74" o:spid="_x0000_s1026" style="position:absolute;margin-left:378.75pt;margin-top:186.6pt;width:5.75pt;height:5.6pt;z-index:2517125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" fillcolor="white [3212]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0E00708" wp14:editId="2D7A5CC7">
                <wp:simplePos x="0" y="0"/>
                <wp:positionH relativeFrom="column">
                  <wp:posOffset>4327525</wp:posOffset>
                </wp:positionH>
                <wp:positionV relativeFrom="paragraph">
                  <wp:posOffset>5665470</wp:posOffset>
                </wp:positionV>
                <wp:extent cx="127000" cy="73025"/>
                <wp:effectExtent l="0" t="0" r="24130" b="22860"/>
                <wp:wrapNone/>
                <wp:docPr id="260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 algn="ctr">
                          <a:solidFill>
                            <a:srgbClr val="800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2136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1" o:spid="_x0000_s1086" type="#_x0000_t202" style="position:absolute;margin-left:340.75pt;margin-top:446.1pt;width:10pt;height:5.75pt;z-index:2517135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" fillcolor="#f9f" strokecolor="purpl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2136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A4611D7" wp14:editId="7D273863">
                <wp:simplePos x="0" y="0"/>
                <wp:positionH relativeFrom="column">
                  <wp:posOffset>4743450</wp:posOffset>
                </wp:positionH>
                <wp:positionV relativeFrom="paragraph">
                  <wp:posOffset>5483225</wp:posOffset>
                </wp:positionV>
                <wp:extent cx="123825" cy="68263"/>
                <wp:effectExtent l="0" t="0" r="24130" b="27940"/>
                <wp:wrapNone/>
                <wp:docPr id="261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68263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 algn="ctr">
                          <a:solidFill>
                            <a:srgbClr val="800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2110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5" o:spid="_x0000_s1087" type="#_x0000_t202" style="position:absolute;margin-left:373.5pt;margin-top:431.75pt;width:9.75pt;height:5.4pt;z-index:2517145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" fillcolor="#f9f" strokecolor="purpl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2110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4AB16F0" wp14:editId="129BE176">
                <wp:simplePos x="0" y="0"/>
                <wp:positionH relativeFrom="column">
                  <wp:posOffset>4878070</wp:posOffset>
                </wp:positionH>
                <wp:positionV relativeFrom="paragraph">
                  <wp:posOffset>5201920</wp:posOffset>
                </wp:positionV>
                <wp:extent cx="123825" cy="68262"/>
                <wp:effectExtent l="0" t="0" r="24130" b="27940"/>
                <wp:wrapNone/>
                <wp:docPr id="262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68262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 algn="ctr">
                          <a:solidFill>
                            <a:srgbClr val="800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2109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6" o:spid="_x0000_s1088" type="#_x0000_t202" style="position:absolute;margin-left:384.1pt;margin-top:409.6pt;width:9.75pt;height:5.35pt;z-index:2517155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" fillcolor="#f9f" strokecolor="purpl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2109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1253168" wp14:editId="0AE5057A">
                <wp:simplePos x="0" y="0"/>
                <wp:positionH relativeFrom="column">
                  <wp:posOffset>4787900</wp:posOffset>
                </wp:positionH>
                <wp:positionV relativeFrom="paragraph">
                  <wp:posOffset>5011420</wp:posOffset>
                </wp:positionV>
                <wp:extent cx="122687" cy="68826"/>
                <wp:effectExtent l="0" t="0" r="24130" b="27305"/>
                <wp:wrapNone/>
                <wp:docPr id="263" name="Text 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687" cy="68826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 algn="ctr">
                          <a:solidFill>
                            <a:srgbClr val="800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</w:rPr>
                              <w:t>2111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7" o:spid="_x0000_s1089" type="#_x0000_t202" style="position:absolute;margin-left:377pt;margin-top:394.6pt;width:9.65pt;height:5.4pt;z-index:2517166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" fillcolor="#f9f" strokecolor="purpl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</w:rPr>
                        <w:t>2111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F0FD09F" wp14:editId="6CC324AF">
                <wp:simplePos x="0" y="0"/>
                <wp:positionH relativeFrom="column">
                  <wp:posOffset>4065270</wp:posOffset>
                </wp:positionH>
                <wp:positionV relativeFrom="paragraph">
                  <wp:posOffset>4827270</wp:posOffset>
                </wp:positionV>
                <wp:extent cx="127000" cy="73025"/>
                <wp:effectExtent l="0" t="0" r="24130" b="22860"/>
                <wp:wrapNone/>
                <wp:docPr id="264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 algn="ctr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2104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8" o:spid="_x0000_s1090" type="#_x0000_t202" style="position:absolute;margin-left:320.1pt;margin-top:380.1pt;width:10pt;height:5.75pt;z-index:2517176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" fillcolor="white [3212]" strokecolor="blu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2104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563499F" wp14:editId="1D0C142F">
                <wp:simplePos x="0" y="0"/>
                <wp:positionH relativeFrom="column">
                  <wp:posOffset>4324350</wp:posOffset>
                </wp:positionH>
                <wp:positionV relativeFrom="paragraph">
                  <wp:posOffset>4703445</wp:posOffset>
                </wp:positionV>
                <wp:extent cx="127000" cy="73025"/>
                <wp:effectExtent l="0" t="0" r="24130" b="22860"/>
                <wp:wrapNone/>
                <wp:docPr id="265" name="Text 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 algn="ctr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2103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9" o:spid="_x0000_s1091" type="#_x0000_t202" style="position:absolute;margin-left:340.5pt;margin-top:370.35pt;width:10pt;height:5.75pt;z-index:2517186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" fillcolor="white [3212]" strokecolor="blu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2103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36F041F" wp14:editId="04FE0A2F">
                <wp:simplePos x="0" y="0"/>
                <wp:positionH relativeFrom="column">
                  <wp:posOffset>4023995</wp:posOffset>
                </wp:positionH>
                <wp:positionV relativeFrom="paragraph">
                  <wp:posOffset>4606925</wp:posOffset>
                </wp:positionV>
                <wp:extent cx="127000" cy="73025"/>
                <wp:effectExtent l="0" t="0" r="24130" b="22860"/>
                <wp:wrapNone/>
                <wp:docPr id="266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 algn="ctr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2102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0" o:spid="_x0000_s1092" type="#_x0000_t202" style="position:absolute;margin-left:316.85pt;margin-top:362.75pt;width:10pt;height:5.75pt;z-index:2517196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" fillcolor="white [3212]" strokecolor="blu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2102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0D9565D" wp14:editId="4CD2E47B">
                <wp:simplePos x="0" y="0"/>
                <wp:positionH relativeFrom="column">
                  <wp:posOffset>4157345</wp:posOffset>
                </wp:positionH>
                <wp:positionV relativeFrom="paragraph">
                  <wp:posOffset>4476750</wp:posOffset>
                </wp:positionV>
                <wp:extent cx="127000" cy="73025"/>
                <wp:effectExtent l="0" t="0" r="24130" b="22860"/>
                <wp:wrapNone/>
                <wp:docPr id="267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 algn="ctr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2101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2" o:spid="_x0000_s1093" type="#_x0000_t202" style="position:absolute;margin-left:327.35pt;margin-top:352.5pt;width:10pt;height:5.75pt;z-index:2517207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" fillcolor="white [3212]" strokecolor="blu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2101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1943373" wp14:editId="3D86AAC7">
                <wp:simplePos x="0" y="0"/>
                <wp:positionH relativeFrom="column">
                  <wp:posOffset>3727450</wp:posOffset>
                </wp:positionH>
                <wp:positionV relativeFrom="paragraph">
                  <wp:posOffset>5381625</wp:posOffset>
                </wp:positionV>
                <wp:extent cx="127000" cy="73025"/>
                <wp:effectExtent l="0" t="0" r="24130" b="22860"/>
                <wp:wrapNone/>
                <wp:docPr id="268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2107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3" o:spid="_x0000_s1094" type="#_x0000_t202" style="position:absolute;margin-left:293.5pt;margin-top:423.75pt;width:10pt;height:5.75pt;z-index:2517217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2107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25272A0" wp14:editId="60045843">
                <wp:simplePos x="0" y="0"/>
                <wp:positionH relativeFrom="column">
                  <wp:posOffset>4637405</wp:posOffset>
                </wp:positionH>
                <wp:positionV relativeFrom="paragraph">
                  <wp:posOffset>4689475</wp:posOffset>
                </wp:positionV>
                <wp:extent cx="122687" cy="68826"/>
                <wp:effectExtent l="0" t="0" r="24130" b="27305"/>
                <wp:wrapNone/>
                <wp:docPr id="269" name="Text 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687" cy="68826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 algn="ctr">
                          <a:solidFill>
                            <a:srgbClr val="800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</w:rPr>
                              <w:t>2112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4" o:spid="_x0000_s1095" type="#_x0000_t202" style="position:absolute;margin-left:365.15pt;margin-top:369.25pt;width:9.65pt;height:5.4pt;z-index:2517227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" fillcolor="#f9f" strokecolor="purpl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</w:rPr>
                        <w:t>2112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1BAF103" wp14:editId="1BBCBE6F">
                <wp:simplePos x="0" y="0"/>
                <wp:positionH relativeFrom="column">
                  <wp:posOffset>4338320</wp:posOffset>
                </wp:positionH>
                <wp:positionV relativeFrom="paragraph">
                  <wp:posOffset>4262120</wp:posOffset>
                </wp:positionV>
                <wp:extent cx="127000" cy="73025"/>
                <wp:effectExtent l="0" t="0" r="24130" b="22860"/>
                <wp:wrapNone/>
                <wp:docPr id="270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2115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5" o:spid="_x0000_s1096" type="#_x0000_t202" style="position:absolute;margin-left:341.6pt;margin-top:335.6pt;width:10pt;height:5.75pt;z-index:2517237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2115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2E26099" wp14:editId="31A090DE">
                <wp:simplePos x="0" y="0"/>
                <wp:positionH relativeFrom="column">
                  <wp:posOffset>4295775</wp:posOffset>
                </wp:positionH>
                <wp:positionV relativeFrom="paragraph">
                  <wp:posOffset>4068445</wp:posOffset>
                </wp:positionV>
                <wp:extent cx="127000" cy="73025"/>
                <wp:effectExtent l="0" t="0" r="24130" b="22860"/>
                <wp:wrapNone/>
                <wp:docPr id="271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2116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6" o:spid="_x0000_s1097" type="#_x0000_t202" style="position:absolute;margin-left:338.25pt;margin-top:320.35pt;width:10pt;height:5.75pt;z-index:2517248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2116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7E272D5" wp14:editId="455C3B95">
                <wp:simplePos x="0" y="0"/>
                <wp:positionH relativeFrom="column">
                  <wp:posOffset>3746500</wp:posOffset>
                </wp:positionH>
                <wp:positionV relativeFrom="paragraph">
                  <wp:posOffset>3620770</wp:posOffset>
                </wp:positionV>
                <wp:extent cx="127000" cy="73025"/>
                <wp:effectExtent l="0" t="0" r="24130" b="22860"/>
                <wp:wrapNone/>
                <wp:docPr id="272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6350" algn="ctr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2117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7" o:spid="_x0000_s1098" type="#_x0000_t202" style="position:absolute;margin-left:295pt;margin-top:285.1pt;width:10pt;height:5.75pt;z-index:2517258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" fillcolor="#9cf" strokecolor="blu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2117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E6693AC" wp14:editId="403C37CD">
                <wp:simplePos x="0" y="0"/>
                <wp:positionH relativeFrom="column">
                  <wp:posOffset>3921125</wp:posOffset>
                </wp:positionH>
                <wp:positionV relativeFrom="paragraph">
                  <wp:posOffset>5048250</wp:posOffset>
                </wp:positionV>
                <wp:extent cx="127000" cy="73025"/>
                <wp:effectExtent l="0" t="0" r="24130" b="22860"/>
                <wp:wrapNone/>
                <wp:docPr id="273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2118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8" o:spid="_x0000_s1099" type="#_x0000_t202" style="position:absolute;margin-left:308.75pt;margin-top:397.5pt;width:10pt;height:5.75pt;z-index:2517268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2118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1359926" wp14:editId="6041334D">
                <wp:simplePos x="0" y="0"/>
                <wp:positionH relativeFrom="column">
                  <wp:posOffset>3475355</wp:posOffset>
                </wp:positionH>
                <wp:positionV relativeFrom="paragraph">
                  <wp:posOffset>4925695</wp:posOffset>
                </wp:positionV>
                <wp:extent cx="122687" cy="68826"/>
                <wp:effectExtent l="0" t="0" r="24130" b="27305"/>
                <wp:wrapNone/>
                <wp:docPr id="274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687" cy="68826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 algn="ctr">
                          <a:solidFill>
                            <a:srgbClr val="800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</w:rPr>
                              <w:t>2119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9" o:spid="_x0000_s1100" type="#_x0000_t202" style="position:absolute;margin-left:273.65pt;margin-top:387.85pt;width:9.65pt;height:5.4pt;z-index:2517278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" fillcolor="#f9f" strokecolor="purpl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</w:rPr>
                        <w:t>2119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059EB69" wp14:editId="54A8FE33">
                <wp:simplePos x="0" y="0"/>
                <wp:positionH relativeFrom="column">
                  <wp:posOffset>3286125</wp:posOffset>
                </wp:positionH>
                <wp:positionV relativeFrom="paragraph">
                  <wp:posOffset>4103370</wp:posOffset>
                </wp:positionV>
                <wp:extent cx="123825" cy="68262"/>
                <wp:effectExtent l="0" t="0" r="24130" b="27940"/>
                <wp:wrapNone/>
                <wp:docPr id="275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68262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2120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0" o:spid="_x0000_s1101" type="#_x0000_t202" style="position:absolute;margin-left:258.75pt;margin-top:323.1pt;width:9.75pt;height:5.35pt;z-index:2517288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2120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22CC94F" wp14:editId="3B33D349">
                <wp:simplePos x="0" y="0"/>
                <wp:positionH relativeFrom="column">
                  <wp:posOffset>3811270</wp:posOffset>
                </wp:positionH>
                <wp:positionV relativeFrom="paragraph">
                  <wp:posOffset>4011295</wp:posOffset>
                </wp:positionV>
                <wp:extent cx="123825" cy="68262"/>
                <wp:effectExtent l="0" t="0" r="24130" b="27940"/>
                <wp:wrapNone/>
                <wp:docPr id="276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68262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2121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1" o:spid="_x0000_s1102" type="#_x0000_t202" style="position:absolute;margin-left:300.1pt;margin-top:315.85pt;width:9.75pt;height:5.35pt;z-index:2517299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2121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E3D6D76" wp14:editId="259D2ED2">
                <wp:simplePos x="0" y="0"/>
                <wp:positionH relativeFrom="column">
                  <wp:posOffset>3512820</wp:posOffset>
                </wp:positionH>
                <wp:positionV relativeFrom="paragraph">
                  <wp:posOffset>5621020</wp:posOffset>
                </wp:positionV>
                <wp:extent cx="127000" cy="73025"/>
                <wp:effectExtent l="0" t="0" r="24130" b="22860"/>
                <wp:wrapNone/>
                <wp:docPr id="277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 algn="ctr">
                          <a:solidFill>
                            <a:srgbClr val="800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2106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3" o:spid="_x0000_s1103" type="#_x0000_t202" style="position:absolute;margin-left:276.6pt;margin-top:442.6pt;width:10pt;height:5.75pt;z-index:2517309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" fillcolor="#f9f" strokecolor="purpl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2106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A19F7CC" wp14:editId="714407DA">
                <wp:simplePos x="0" y="0"/>
                <wp:positionH relativeFrom="column">
                  <wp:posOffset>3668395</wp:posOffset>
                </wp:positionH>
                <wp:positionV relativeFrom="paragraph">
                  <wp:posOffset>3883025</wp:posOffset>
                </wp:positionV>
                <wp:extent cx="122238" cy="68263"/>
                <wp:effectExtent l="0" t="0" r="24130" b="27940"/>
                <wp:wrapNone/>
                <wp:docPr id="278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238" cy="68263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2125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5" o:spid="_x0000_s1104" type="#_x0000_t202" style="position:absolute;margin-left:288.85pt;margin-top:305.75pt;width:9.65pt;height:5.4pt;z-index:2517319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2125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9EE1F9E" wp14:editId="1F3FE01E">
                <wp:simplePos x="0" y="0"/>
                <wp:positionH relativeFrom="column">
                  <wp:posOffset>3771900</wp:posOffset>
                </wp:positionH>
                <wp:positionV relativeFrom="paragraph">
                  <wp:posOffset>4665345</wp:posOffset>
                </wp:positionV>
                <wp:extent cx="127000" cy="73025"/>
                <wp:effectExtent l="0" t="0" r="25400" b="22860"/>
                <wp:wrapNone/>
                <wp:docPr id="279" name="Text 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2127</w:t>
                            </w:r>
                          </w:p>
                        </w:txbxContent>
                      </wps:txbx>
                      <wps:bodyPr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7" o:spid="_x0000_s1105" type="#_x0000_t202" style="position:absolute;margin-left:297pt;margin-top:367.35pt;width:10pt;height:5.7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2127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085B211" wp14:editId="540D27D7">
                <wp:simplePos x="0" y="0"/>
                <wp:positionH relativeFrom="column">
                  <wp:posOffset>3895725</wp:posOffset>
                </wp:positionH>
                <wp:positionV relativeFrom="paragraph">
                  <wp:posOffset>3271520</wp:posOffset>
                </wp:positionV>
                <wp:extent cx="127000" cy="73025"/>
                <wp:effectExtent l="0" t="0" r="24130" b="22860"/>
                <wp:wrapNone/>
                <wp:docPr id="280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6350" algn="ctr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2128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8" o:spid="_x0000_s1106" type="#_x0000_t202" style="position:absolute;margin-left:306.75pt;margin-top:257.6pt;width:10pt;height:5.75pt;z-index:2517340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" fillcolor="#9cf" strokecolor="blu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2128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7BE5214" wp14:editId="7B5F7D1D">
                <wp:simplePos x="0" y="0"/>
                <wp:positionH relativeFrom="column">
                  <wp:posOffset>3820795</wp:posOffset>
                </wp:positionH>
                <wp:positionV relativeFrom="paragraph">
                  <wp:posOffset>4810125</wp:posOffset>
                </wp:positionV>
                <wp:extent cx="127000" cy="73025"/>
                <wp:effectExtent l="0" t="0" r="24130" b="22860"/>
                <wp:wrapNone/>
                <wp:docPr id="281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2141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9" o:spid="_x0000_s1107" type="#_x0000_t202" style="position:absolute;margin-left:300.85pt;margin-top:378.75pt;width:10pt;height:5.75pt;z-index:2517350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2141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94FB60D" wp14:editId="2207D595">
                <wp:simplePos x="0" y="0"/>
                <wp:positionH relativeFrom="column">
                  <wp:posOffset>3873500</wp:posOffset>
                </wp:positionH>
                <wp:positionV relativeFrom="paragraph">
                  <wp:posOffset>4957445</wp:posOffset>
                </wp:positionV>
                <wp:extent cx="127000" cy="73025"/>
                <wp:effectExtent l="0" t="0" r="24130" b="22860"/>
                <wp:wrapNone/>
                <wp:docPr id="282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2134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4" o:spid="_x0000_s1108" type="#_x0000_t202" style="position:absolute;margin-left:305pt;margin-top:390.35pt;width:10pt;height:5.75pt;z-index:2517360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2134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1998C33" wp14:editId="1AA4368E">
                <wp:simplePos x="0" y="0"/>
                <wp:positionH relativeFrom="column">
                  <wp:posOffset>4112895</wp:posOffset>
                </wp:positionH>
                <wp:positionV relativeFrom="paragraph">
                  <wp:posOffset>5251450</wp:posOffset>
                </wp:positionV>
                <wp:extent cx="127000" cy="73025"/>
                <wp:effectExtent l="0" t="0" r="24130" b="22860"/>
                <wp:wrapNone/>
                <wp:docPr id="283" name="Text 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2135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5" o:spid="_x0000_s1109" type="#_x0000_t202" style="position:absolute;margin-left:323.85pt;margin-top:413.5pt;width:10pt;height:5.75pt;z-index:2517370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2135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8CD97A4" wp14:editId="723F2EF0">
                <wp:simplePos x="0" y="0"/>
                <wp:positionH relativeFrom="column">
                  <wp:posOffset>3277870</wp:posOffset>
                </wp:positionH>
                <wp:positionV relativeFrom="paragraph">
                  <wp:posOffset>4613275</wp:posOffset>
                </wp:positionV>
                <wp:extent cx="127000" cy="73025"/>
                <wp:effectExtent l="0" t="0" r="24130" b="22860"/>
                <wp:wrapNone/>
                <wp:docPr id="284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2139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6" o:spid="_x0000_s1110" type="#_x0000_t202" style="position:absolute;margin-left:258.1pt;margin-top:363.25pt;width:10pt;height:5.75pt;z-index:2517381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2139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CF8AE83" wp14:editId="6B4BC50F">
                <wp:simplePos x="0" y="0"/>
                <wp:positionH relativeFrom="column">
                  <wp:posOffset>3696970</wp:posOffset>
                </wp:positionH>
                <wp:positionV relativeFrom="paragraph">
                  <wp:posOffset>4509770</wp:posOffset>
                </wp:positionV>
                <wp:extent cx="127000" cy="73025"/>
                <wp:effectExtent l="0" t="0" r="24130" b="22860"/>
                <wp:wrapNone/>
                <wp:docPr id="285" name="Text 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2140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7" o:spid="_x0000_s1111" type="#_x0000_t202" style="position:absolute;margin-left:291.1pt;margin-top:355.1pt;width:10pt;height:5.75pt;z-index:2517391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2140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4D3B8D3" wp14:editId="5966518A">
                <wp:simplePos x="0" y="0"/>
                <wp:positionH relativeFrom="column">
                  <wp:posOffset>3213100</wp:posOffset>
                </wp:positionH>
                <wp:positionV relativeFrom="paragraph">
                  <wp:posOffset>3387725</wp:posOffset>
                </wp:positionV>
                <wp:extent cx="127000" cy="73025"/>
                <wp:effectExtent l="0" t="0" r="24130" b="22860"/>
                <wp:wrapNone/>
                <wp:docPr id="286" name="Text 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 algn="ctr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2201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8" o:spid="_x0000_s1112" type="#_x0000_t202" style="position:absolute;margin-left:253pt;margin-top:266.75pt;width:10pt;height:5.75pt;z-index:2517401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" fillcolor="white [3212]" strokecolor="blu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2201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55301A2" wp14:editId="1C729046">
                <wp:simplePos x="0" y="0"/>
                <wp:positionH relativeFrom="column">
                  <wp:posOffset>3597275</wp:posOffset>
                </wp:positionH>
                <wp:positionV relativeFrom="paragraph">
                  <wp:posOffset>3373120</wp:posOffset>
                </wp:positionV>
                <wp:extent cx="127000" cy="68826"/>
                <wp:effectExtent l="0" t="0" r="24130" b="27305"/>
                <wp:wrapNone/>
                <wp:docPr id="287" name="Text 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68826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</w:rPr>
                              <w:t>2202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9" o:spid="_x0000_s1113" type="#_x0000_t202" style="position:absolute;margin-left:283.25pt;margin-top:265.6pt;width:10pt;height:5.4pt;z-index:2517411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</w:rPr>
                        <w:t>2202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215A0E6" wp14:editId="42CA7EBB">
                <wp:simplePos x="0" y="0"/>
                <wp:positionH relativeFrom="column">
                  <wp:posOffset>3182620</wp:posOffset>
                </wp:positionH>
                <wp:positionV relativeFrom="paragraph">
                  <wp:posOffset>3106420</wp:posOffset>
                </wp:positionV>
                <wp:extent cx="123825" cy="68262"/>
                <wp:effectExtent l="0" t="0" r="24130" b="27940"/>
                <wp:wrapNone/>
                <wp:docPr id="288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68262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2204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1" o:spid="_x0000_s1114" type="#_x0000_t202" style="position:absolute;margin-left:250.6pt;margin-top:244.6pt;width:9.75pt;height:5.35pt;z-index:2517422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2204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D6CAA6A" wp14:editId="7CD2A694">
                <wp:simplePos x="0" y="0"/>
                <wp:positionH relativeFrom="column">
                  <wp:posOffset>2981325</wp:posOffset>
                </wp:positionH>
                <wp:positionV relativeFrom="paragraph">
                  <wp:posOffset>2299970</wp:posOffset>
                </wp:positionV>
                <wp:extent cx="122687" cy="68826"/>
                <wp:effectExtent l="0" t="0" r="24130" b="27305"/>
                <wp:wrapNone/>
                <wp:docPr id="289" name="Text 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687" cy="68826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</w:rPr>
                              <w:t>2301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2" o:spid="_x0000_s1115" type="#_x0000_t202" style="position:absolute;margin-left:234.75pt;margin-top:181.1pt;width:9.65pt;height:5.4pt;z-index:2517432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</w:rPr>
                        <w:t>2301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84D888F" wp14:editId="117C951E">
                <wp:simplePos x="0" y="0"/>
                <wp:positionH relativeFrom="column">
                  <wp:posOffset>3354070</wp:posOffset>
                </wp:positionH>
                <wp:positionV relativeFrom="paragraph">
                  <wp:posOffset>2614295</wp:posOffset>
                </wp:positionV>
                <wp:extent cx="127000" cy="73025"/>
                <wp:effectExtent l="0" t="0" r="24130" b="22860"/>
                <wp:wrapNone/>
                <wp:docPr id="291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 algn="ctr">
                          <a:solidFill>
                            <a:srgbClr val="800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2303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4" o:spid="_x0000_s1116" type="#_x0000_t202" style="position:absolute;margin-left:264.1pt;margin-top:205.85pt;width:10pt;height:5.75pt;z-index:2517442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" fillcolor="#f9f" strokecolor="purpl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2303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3715818" wp14:editId="5E4D7366">
                <wp:simplePos x="0" y="0"/>
                <wp:positionH relativeFrom="column">
                  <wp:posOffset>3094355</wp:posOffset>
                </wp:positionH>
                <wp:positionV relativeFrom="paragraph">
                  <wp:posOffset>2495550</wp:posOffset>
                </wp:positionV>
                <wp:extent cx="122687" cy="68826"/>
                <wp:effectExtent l="0" t="0" r="24130" b="27305"/>
                <wp:wrapNone/>
                <wp:docPr id="292" name="Text 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687" cy="68826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</w:rPr>
                              <w:t>2304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5" o:spid="_x0000_s1117" type="#_x0000_t202" style="position:absolute;margin-left:243.65pt;margin-top:196.5pt;width:9.65pt;height:5.4pt;z-index:2517452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</w:rPr>
                        <w:t>2304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C50F26F" wp14:editId="2871791F">
                <wp:simplePos x="0" y="0"/>
                <wp:positionH relativeFrom="column">
                  <wp:posOffset>3617595</wp:posOffset>
                </wp:positionH>
                <wp:positionV relativeFrom="paragraph">
                  <wp:posOffset>2566670</wp:posOffset>
                </wp:positionV>
                <wp:extent cx="127000" cy="73025"/>
                <wp:effectExtent l="0" t="0" r="24130" b="22860"/>
                <wp:wrapNone/>
                <wp:docPr id="293" name="Text 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 algn="ctr">
                          <a:solidFill>
                            <a:srgbClr val="800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2305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6" o:spid="_x0000_s1118" type="#_x0000_t202" style="position:absolute;margin-left:284.85pt;margin-top:202.1pt;width:10pt;height:5.75pt;z-index:2517463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" fillcolor="#f9f" strokecolor="purpl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2305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4406A36" wp14:editId="56376C30">
                <wp:simplePos x="0" y="0"/>
                <wp:positionH relativeFrom="column">
                  <wp:posOffset>4883150</wp:posOffset>
                </wp:positionH>
                <wp:positionV relativeFrom="paragraph">
                  <wp:posOffset>2444750</wp:posOffset>
                </wp:positionV>
                <wp:extent cx="127000" cy="73025"/>
                <wp:effectExtent l="0" t="0" r="24130" b="22860"/>
                <wp:wrapNone/>
                <wp:docPr id="294" name="Text 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 algn="ctr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5152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7" o:spid="_x0000_s1119" type="#_x0000_t202" style="position:absolute;margin-left:384.5pt;margin-top:192.5pt;width:10pt;height:5.75pt;z-index:2517473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" fillcolor="white [3212]" strokecolor="black [3213]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5152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273E4DB9" wp14:editId="1C387558">
                <wp:simplePos x="0" y="0"/>
                <wp:positionH relativeFrom="column">
                  <wp:posOffset>2800350</wp:posOffset>
                </wp:positionH>
                <wp:positionV relativeFrom="paragraph">
                  <wp:posOffset>-217805</wp:posOffset>
                </wp:positionV>
                <wp:extent cx="4065587" cy="225425"/>
                <wp:effectExtent l="0" t="0" r="11430" b="22860"/>
                <wp:wrapNone/>
                <wp:docPr id="295" name="Text 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65587" cy="2254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 algn="ctr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Overzicht VRI kruispunten Gemeente Zaanstad</w:t>
                            </w:r>
                          </w:p>
                        </w:txbxContent>
                      </wps:txbx>
                      <wps:bodyPr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6" o:spid="_x0000_s1120" type="#_x0000_t202" style="position:absolute;margin-left:220.5pt;margin-top:-17.15pt;width:320.1pt;height:17.7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" fillcolor="white [3212]" strokecolor="black [3213]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Overzicht VRI kruispunten Gemeente Zaanstad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CFA8138" wp14:editId="713C096C">
                <wp:simplePos x="0" y="0"/>
                <wp:positionH relativeFrom="column">
                  <wp:posOffset>3397250</wp:posOffset>
                </wp:positionH>
                <wp:positionV relativeFrom="paragraph">
                  <wp:posOffset>1720850</wp:posOffset>
                </wp:positionV>
                <wp:extent cx="73025" cy="71438"/>
                <wp:effectExtent l="0" t="0" r="22225" b="24130"/>
                <wp:wrapNone/>
                <wp:docPr id="310" name="Oval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50" o:spid="_x0000_s1026" style="position:absolute;margin-left:267.5pt;margin-top:135.5pt;width:5.75pt;height:5.65pt;z-index:2517493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7426A66" wp14:editId="39F88FC4">
                <wp:simplePos x="0" y="0"/>
                <wp:positionH relativeFrom="column">
                  <wp:posOffset>3487420</wp:posOffset>
                </wp:positionH>
                <wp:positionV relativeFrom="paragraph">
                  <wp:posOffset>1714500</wp:posOffset>
                </wp:positionV>
                <wp:extent cx="127000" cy="73025"/>
                <wp:effectExtent l="0" t="0" r="24130" b="22860"/>
                <wp:wrapNone/>
                <wp:docPr id="311" name="Text 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66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2408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1" type="#_x0000_t202" style="position:absolute;margin-left:274.6pt;margin-top:135pt;width:10pt;height:5.75pt;z-index:2517504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" fillcolor="#fc9" strokecolor="#f6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2408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FB01B56" wp14:editId="72157081">
                <wp:simplePos x="0" y="0"/>
                <wp:positionH relativeFrom="column">
                  <wp:posOffset>3477895</wp:posOffset>
                </wp:positionH>
                <wp:positionV relativeFrom="paragraph">
                  <wp:posOffset>5405120</wp:posOffset>
                </wp:positionV>
                <wp:extent cx="73025" cy="71437"/>
                <wp:effectExtent l="0" t="0" r="22225" b="24130"/>
                <wp:wrapNone/>
                <wp:docPr id="312" name="Oval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30" o:spid="_x0000_s1026" style="position:absolute;margin-left:273.85pt;margin-top:425.6pt;width:5.75pt;height:5.6pt;z-index:2517514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B8A02E5" wp14:editId="389DD299">
                <wp:simplePos x="0" y="0"/>
                <wp:positionH relativeFrom="column">
                  <wp:posOffset>3362325</wp:posOffset>
                </wp:positionH>
                <wp:positionV relativeFrom="paragraph">
                  <wp:posOffset>5335270</wp:posOffset>
                </wp:positionV>
                <wp:extent cx="127000" cy="73025"/>
                <wp:effectExtent l="0" t="0" r="24130" b="22860"/>
                <wp:wrapNone/>
                <wp:docPr id="313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2105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2" type="#_x0000_t202" style="position:absolute;margin-left:264.75pt;margin-top:420.1pt;width:10pt;height:5.75pt;z-index:2517524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2105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9A51565" wp14:editId="6D32870D">
                <wp:simplePos x="0" y="0"/>
                <wp:positionH relativeFrom="column">
                  <wp:posOffset>3679825</wp:posOffset>
                </wp:positionH>
                <wp:positionV relativeFrom="paragraph">
                  <wp:posOffset>5014595</wp:posOffset>
                </wp:positionV>
                <wp:extent cx="73025" cy="71437"/>
                <wp:effectExtent l="0" t="0" r="22225" b="24130"/>
                <wp:wrapNone/>
                <wp:docPr id="314" name="Oval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99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39" o:spid="_x0000_s1026" style="position:absolute;margin-left:289.75pt;margin-top:394.85pt;width:5.75pt;height:5.6pt;z-index:2517534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" fillcolor="#f90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673E2E0" wp14:editId="66D38D74">
                <wp:simplePos x="0" y="0"/>
                <wp:positionH relativeFrom="column">
                  <wp:posOffset>3536950</wp:posOffset>
                </wp:positionH>
                <wp:positionV relativeFrom="paragraph">
                  <wp:posOffset>5011420</wp:posOffset>
                </wp:positionV>
                <wp:extent cx="127000" cy="73025"/>
                <wp:effectExtent l="0" t="0" r="24130" b="22860"/>
                <wp:wrapNone/>
                <wp:docPr id="315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6350" algn="ctr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2108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3" type="#_x0000_t202" style="position:absolute;margin-left:278.5pt;margin-top:394.6pt;width:10pt;height:5.75pt;z-index:2517544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" fillcolor="#fc9" strokecolor="#f90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2108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w:drawing>
          <wp:anchor distT="0" distB="0" distL="114300" distR="114300" simplePos="0" relativeHeight="251755520" behindDoc="0" locked="0" layoutInCell="1" allowOverlap="1" wp14:anchorId="5CE6926D" wp14:editId="148C4009">
            <wp:simplePos x="0" y="0"/>
            <wp:positionH relativeFrom="column">
              <wp:posOffset>-300355</wp:posOffset>
            </wp:positionH>
            <wp:positionV relativeFrom="paragraph">
              <wp:posOffset>5505450</wp:posOffset>
            </wp:positionV>
            <wp:extent cx="1919288" cy="427038"/>
            <wp:effectExtent l="0" t="0" r="5080" b="0"/>
            <wp:wrapNone/>
            <wp:docPr id="322" name="Afbeelding 170" descr="#1FA3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Afbeelding 170" descr="#1FA39E.jp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288" cy="427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38143FA" wp14:editId="7119BC30">
                <wp:simplePos x="0" y="0"/>
                <wp:positionH relativeFrom="column">
                  <wp:posOffset>2061845</wp:posOffset>
                </wp:positionH>
                <wp:positionV relativeFrom="paragraph">
                  <wp:posOffset>674370</wp:posOffset>
                </wp:positionV>
                <wp:extent cx="73025" cy="71437"/>
                <wp:effectExtent l="0" t="0" r="22225" b="24130"/>
                <wp:wrapNone/>
                <wp:docPr id="323" name="Oval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48" o:spid="_x0000_s1026" style="position:absolute;margin-left:162.35pt;margin-top:53.1pt;width:5.75pt;height:5.6pt;z-index:2517565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" fillcolor="#c9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3556CA3" wp14:editId="7F354B9A">
                <wp:simplePos x="0" y="0"/>
                <wp:positionH relativeFrom="column">
                  <wp:posOffset>1950720</wp:posOffset>
                </wp:positionH>
                <wp:positionV relativeFrom="paragraph">
                  <wp:posOffset>587375</wp:posOffset>
                </wp:positionV>
                <wp:extent cx="127000" cy="73025"/>
                <wp:effectExtent l="0" t="0" r="24130" b="22860"/>
                <wp:wrapNone/>
                <wp:docPr id="324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 algn="ctr">
                          <a:solidFill>
                            <a:srgbClr val="800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2409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4" type="#_x0000_t202" style="position:absolute;margin-left:153.6pt;margin-top:46.25pt;width:10pt;height:5.75pt;z-index:2517575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" fillcolor="#f9f" strokecolor="purpl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2409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AA26176" wp14:editId="0281C8B5">
                <wp:simplePos x="0" y="0"/>
                <wp:positionH relativeFrom="column">
                  <wp:posOffset>3873500</wp:posOffset>
                </wp:positionH>
                <wp:positionV relativeFrom="paragraph">
                  <wp:posOffset>3733800</wp:posOffset>
                </wp:positionV>
                <wp:extent cx="127000" cy="73025"/>
                <wp:effectExtent l="0" t="0" r="24130" b="22860"/>
                <wp:wrapNone/>
                <wp:docPr id="330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2131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1" o:spid="_x0000_s1125" type="#_x0000_t202" style="position:absolute;margin-left:305pt;margin-top:294pt;width:10pt;height:5.75pt;z-index:2517585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2131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47FD7D41" wp14:editId="62BAF49D">
                <wp:simplePos x="0" y="0"/>
                <wp:positionH relativeFrom="column">
                  <wp:posOffset>4027170</wp:posOffset>
                </wp:positionH>
                <wp:positionV relativeFrom="paragraph">
                  <wp:posOffset>3912870</wp:posOffset>
                </wp:positionV>
                <wp:extent cx="127000" cy="73025"/>
                <wp:effectExtent l="0" t="0" r="24130" b="22860"/>
                <wp:wrapNone/>
                <wp:docPr id="331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" cy="7302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2132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2" o:spid="_x0000_s1126" type="#_x0000_t202" style="position:absolute;margin-left:317.1pt;margin-top:308.1pt;width:10pt;height:5.75pt;z-index:2517596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2132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9471F40" wp14:editId="7886A985">
                <wp:simplePos x="0" y="0"/>
                <wp:positionH relativeFrom="column">
                  <wp:posOffset>4290695</wp:posOffset>
                </wp:positionH>
                <wp:positionV relativeFrom="paragraph">
                  <wp:posOffset>3717925</wp:posOffset>
                </wp:positionV>
                <wp:extent cx="123825" cy="68263"/>
                <wp:effectExtent l="0" t="0" r="24130" b="27940"/>
                <wp:wrapNone/>
                <wp:docPr id="332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68263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2130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3" o:spid="_x0000_s1127" type="#_x0000_t202" style="position:absolute;margin-left:337.85pt;margin-top:292.75pt;width:9.75pt;height:5.4pt;z-index:2517606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2130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1225A43" wp14:editId="7DED9B6C">
                <wp:simplePos x="0" y="0"/>
                <wp:positionH relativeFrom="column">
                  <wp:posOffset>4349750</wp:posOffset>
                </wp:positionH>
                <wp:positionV relativeFrom="paragraph">
                  <wp:posOffset>4500245</wp:posOffset>
                </wp:positionV>
                <wp:extent cx="73025" cy="71437"/>
                <wp:effectExtent l="0" t="0" r="22225" b="24130"/>
                <wp:wrapNone/>
                <wp:docPr id="333" name="Oval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4" o:spid="_x0000_s1026" style="position:absolute;margin-left:342.5pt;margin-top:354.35pt;width:5.75pt;height:5.6pt;z-index:2517616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F706B55" wp14:editId="36D26157">
                <wp:simplePos x="0" y="0"/>
                <wp:positionH relativeFrom="column">
                  <wp:posOffset>4433570</wp:posOffset>
                </wp:positionH>
                <wp:positionV relativeFrom="paragraph">
                  <wp:posOffset>4441825</wp:posOffset>
                </wp:positionV>
                <wp:extent cx="122238" cy="68263"/>
                <wp:effectExtent l="0" t="0" r="24130" b="27940"/>
                <wp:wrapNone/>
                <wp:docPr id="334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238" cy="68263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2114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8" type="#_x0000_t202" style="position:absolute;margin-left:349.1pt;margin-top:349.75pt;width:9.65pt;height:5.4pt;z-index:2517626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2114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FED08B1" wp14:editId="03735016">
                <wp:simplePos x="0" y="0"/>
                <wp:positionH relativeFrom="column">
                  <wp:posOffset>887095</wp:posOffset>
                </wp:positionH>
                <wp:positionV relativeFrom="paragraph">
                  <wp:posOffset>2204720</wp:posOffset>
                </wp:positionV>
                <wp:extent cx="73025" cy="71437"/>
                <wp:effectExtent l="0" t="0" r="22225" b="24130"/>
                <wp:wrapNone/>
                <wp:docPr id="335" name="Oval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4" o:spid="_x0000_s1026" style="position:absolute;margin-left:69.85pt;margin-top:173.6pt;width:5.75pt;height:5.6pt;z-index:2517637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9D4110A" wp14:editId="579E9D8C">
                <wp:simplePos x="0" y="0"/>
                <wp:positionH relativeFrom="column">
                  <wp:posOffset>979170</wp:posOffset>
                </wp:positionH>
                <wp:positionV relativeFrom="paragraph">
                  <wp:posOffset>2265045</wp:posOffset>
                </wp:positionV>
                <wp:extent cx="123825" cy="69850"/>
                <wp:effectExtent l="0" t="0" r="24130" b="26035"/>
                <wp:wrapNone/>
                <wp:docPr id="336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6985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2601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9" type="#_x0000_t202" style="position:absolute;margin-left:77.1pt;margin-top:178.35pt;width:9.75pt;height:5.5pt;z-index:2517647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2601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B0EF9DE" wp14:editId="0894BD14">
                <wp:simplePos x="0" y="0"/>
                <wp:positionH relativeFrom="column">
                  <wp:posOffset>2760345</wp:posOffset>
                </wp:positionH>
                <wp:positionV relativeFrom="paragraph">
                  <wp:posOffset>1219200</wp:posOffset>
                </wp:positionV>
                <wp:extent cx="73025" cy="71438"/>
                <wp:effectExtent l="0" t="0" r="22225" b="24130"/>
                <wp:wrapNone/>
                <wp:docPr id="337" name="Oval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88" o:spid="_x0000_s1026" style="position:absolute;margin-left:217.35pt;margin-top:96pt;width:5.75pt;height:5.65pt;z-index:2517657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D264C4E" wp14:editId="514A3456">
                <wp:simplePos x="0" y="0"/>
                <wp:positionH relativeFrom="column">
                  <wp:posOffset>3317875</wp:posOffset>
                </wp:positionH>
                <wp:positionV relativeFrom="paragraph">
                  <wp:posOffset>3108325</wp:posOffset>
                </wp:positionV>
                <wp:extent cx="73025" cy="71438"/>
                <wp:effectExtent l="0" t="0" r="22225" b="24130"/>
                <wp:wrapNone/>
                <wp:docPr id="338" name="Oval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188" o:spid="_x0000_s1026" style="position:absolute;margin-left:261.25pt;margin-top:244.75pt;width:5.75pt;height:5.65pt;z-index:2517667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26C6A594" wp14:editId="2DCAEC8B">
                <wp:simplePos x="0" y="0"/>
                <wp:positionH relativeFrom="column">
                  <wp:posOffset>3550920</wp:posOffset>
                </wp:positionH>
                <wp:positionV relativeFrom="paragraph">
                  <wp:posOffset>3998595</wp:posOffset>
                </wp:positionV>
                <wp:extent cx="73025" cy="71437"/>
                <wp:effectExtent l="0" t="0" r="22225" b="24130"/>
                <wp:wrapNone/>
                <wp:docPr id="339" name="Oval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7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42" o:spid="_x0000_s1026" style="position:absolute;margin-left:279.6pt;margin-top:314.85pt;width:5.75pt;height:5.6pt;z-index:2517678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" fillcolor="yellow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CE158CD" wp14:editId="4C18952D">
                <wp:simplePos x="0" y="0"/>
                <wp:positionH relativeFrom="column">
                  <wp:posOffset>3525520</wp:posOffset>
                </wp:positionH>
                <wp:positionV relativeFrom="paragraph">
                  <wp:posOffset>4076700</wp:posOffset>
                </wp:positionV>
                <wp:extent cx="123825" cy="68263"/>
                <wp:effectExtent l="0" t="0" r="24130" b="27940"/>
                <wp:wrapNone/>
                <wp:docPr id="340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68263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6350" algn="ctr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2123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30" type="#_x0000_t202" style="position:absolute;margin-left:277.6pt;margin-top:321pt;width:9.75pt;height:5.4pt;z-index:2517688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" fillcolor="#ffc" strokecolor="yellow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8"/>
                          <w:szCs w:val="8"/>
                        </w:rPr>
                        <w:t>2123</w:t>
                      </w:r>
                    </w:p>
                  </w:txbxContent>
                </v:textbox>
              </v:shape>
            </w:pict>
          </mc:Fallback>
        </mc:AlternateContent>
      </w:r>
      <w:r w:rsidR="00A54D00">
        <w:rPr>
          <w:noProof/>
        </w:rPr>
        <w:drawing>
          <wp:anchor distT="0" distB="0" distL="114300" distR="114300" simplePos="0" relativeHeight="251769856" behindDoc="0" locked="0" layoutInCell="1" allowOverlap="1" wp14:anchorId="661FBDFB" wp14:editId="6AC82FD5">
            <wp:simplePos x="0" y="0"/>
            <wp:positionH relativeFrom="column">
              <wp:posOffset>-301625</wp:posOffset>
            </wp:positionH>
            <wp:positionV relativeFrom="paragraph">
              <wp:posOffset>4455795</wp:posOffset>
            </wp:positionV>
            <wp:extent cx="2997200" cy="1039812"/>
            <wp:effectExtent l="0" t="0" r="0" b="8255"/>
            <wp:wrapNone/>
            <wp:docPr id="341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Picture 17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1039812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  <a:extLs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1CDFDC91" wp14:editId="531D6697">
                <wp:simplePos x="0" y="0"/>
                <wp:positionH relativeFrom="column">
                  <wp:posOffset>3500120</wp:posOffset>
                </wp:positionH>
                <wp:positionV relativeFrom="paragraph">
                  <wp:posOffset>4792980</wp:posOffset>
                </wp:positionV>
                <wp:extent cx="73025" cy="71438"/>
                <wp:effectExtent l="0" t="0" r="22225" b="24130"/>
                <wp:wrapNone/>
                <wp:docPr id="342" name="Oval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71438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 w="9525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oval id="Oval 32" o:spid="_x0000_s1026" style="position:absolute;margin-left:275.6pt;margin-top:377.4pt;width:5.75pt;height:5.65pt;z-index:2517708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" fillcolor="#c9f" strokecolor="black [3213]"/>
            </w:pict>
          </mc:Fallback>
        </mc:AlternateContent>
      </w:r>
      <w:r w:rsidR="00A54D00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9F58660" wp14:editId="4B30CA58">
                <wp:simplePos x="0" y="0"/>
                <wp:positionH relativeFrom="column">
                  <wp:posOffset>3374390</wp:posOffset>
                </wp:positionH>
                <wp:positionV relativeFrom="paragraph">
                  <wp:posOffset>4841875</wp:posOffset>
                </wp:positionV>
                <wp:extent cx="122688" cy="68826"/>
                <wp:effectExtent l="0" t="0" r="24130" b="27305"/>
                <wp:wrapNone/>
                <wp:docPr id="343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688" cy="68826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 algn="ctr">
                          <a:solidFill>
                            <a:srgbClr val="800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4D00" w:rsidRDefault="00A54D00" w:rsidP="00A54D0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</w:rPr>
                              <w:t>2138</w:t>
                            </w:r>
                          </w:p>
                        </w:txbxContent>
                      </wps:txbx>
                      <wps:bodyPr wrap="none" lIns="3600" tIns="3600" rIns="3600" bIns="360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31" type="#_x0000_t202" style="position:absolute;margin-left:265.7pt;margin-top:381.25pt;width:9.65pt;height:5.4pt;z-index:2517719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" fillcolor="#f9f" strokecolor="purple" strokeweight=".5pt">
                <v:textbox style="mso-fit-shape-to-text:t" inset=".1mm,.1mm,.1mm,.1mm">
                  <w:txbxContent>
                    <w:p w:rsidR="00A54D00" w:rsidRDefault="00A54D00" w:rsidP="00A54D00">
                      <w:pPr>
                        <w:pStyle w:val="Norma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</w:rPr>
                        <w:t>2138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74595" w:rsidRPr="00474595" w:rsidSect="00A54D00">
      <w:footerReference w:type="default" r:id="rId13"/>
      <w:pgSz w:w="16838" w:h="11906" w:orient="landscape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4D00" w:rsidRDefault="00A54D00" w:rsidP="00687763">
      <w:r>
        <w:separator/>
      </w:r>
    </w:p>
  </w:endnote>
  <w:endnote w:type="continuationSeparator" w:id="0">
    <w:p w:rsidR="00A54D00" w:rsidRDefault="00A54D00" w:rsidP="006877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EurostileConReg">
    <w:altName w:val="Arial"/>
    <w:panose1 w:val="00000000000000000000"/>
    <w:charset w:val="00"/>
    <w:family w:val="modern"/>
    <w:notTrueType/>
    <w:pitch w:val="variable"/>
    <w:sig w:usb0="00000001" w:usb1="00000001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7763" w:rsidRDefault="00687763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4D00" w:rsidRDefault="00A54D00" w:rsidP="00687763">
      <w:r>
        <w:separator/>
      </w:r>
    </w:p>
  </w:footnote>
  <w:footnote w:type="continuationSeparator" w:id="0">
    <w:p w:rsidR="00A54D00" w:rsidRDefault="00A54D00" w:rsidP="006877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F268C9"/>
    <w:multiLevelType w:val="hybridMultilevel"/>
    <w:tmpl w:val="8C8E8C7A"/>
    <w:lvl w:ilvl="0" w:tplc="FFF04792">
      <w:start w:val="1"/>
      <w:numFmt w:val="bullet"/>
      <w:pStyle w:val="Kop7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11B3960"/>
    <w:multiLevelType w:val="multilevel"/>
    <w:tmpl w:val="E69A42C4"/>
    <w:lvl w:ilvl="0">
      <w:start w:val="1"/>
      <w:numFmt w:val="decimal"/>
      <w:pStyle w:val="Kop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Kop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Kop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>
    <w:nsid w:val="30F85F7E"/>
    <w:multiLevelType w:val="hybridMultilevel"/>
    <w:tmpl w:val="82A43F34"/>
    <w:lvl w:ilvl="0" w:tplc="F2DC6F04">
      <w:start w:val="1"/>
      <w:numFmt w:val="decimal"/>
      <w:pStyle w:val="Kop6"/>
      <w:lvlText w:val="%1)"/>
      <w:lvlJc w:val="left"/>
      <w:pPr>
        <w:tabs>
          <w:tab w:val="num" w:pos="720"/>
        </w:tabs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1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708"/>
  <w:hyphenationZone w:val="425"/>
  <w:drawingGridHorizontalSpacing w:val="9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4D00"/>
    <w:rsid w:val="00043FE2"/>
    <w:rsid w:val="00145B4F"/>
    <w:rsid w:val="001656E4"/>
    <w:rsid w:val="002C212A"/>
    <w:rsid w:val="00333B0A"/>
    <w:rsid w:val="003814CA"/>
    <w:rsid w:val="00474595"/>
    <w:rsid w:val="00484034"/>
    <w:rsid w:val="004B74E5"/>
    <w:rsid w:val="0058363A"/>
    <w:rsid w:val="00640BC6"/>
    <w:rsid w:val="00687763"/>
    <w:rsid w:val="007E67DD"/>
    <w:rsid w:val="007F0A26"/>
    <w:rsid w:val="0081518F"/>
    <w:rsid w:val="008805FD"/>
    <w:rsid w:val="00950339"/>
    <w:rsid w:val="00951560"/>
    <w:rsid w:val="009E50DC"/>
    <w:rsid w:val="00A47959"/>
    <w:rsid w:val="00A54D00"/>
    <w:rsid w:val="00A70AFA"/>
    <w:rsid w:val="00A90876"/>
    <w:rsid w:val="00B108D3"/>
    <w:rsid w:val="00B31C12"/>
    <w:rsid w:val="00B32826"/>
    <w:rsid w:val="00B96C3E"/>
    <w:rsid w:val="00BE6A0E"/>
    <w:rsid w:val="00C51FB8"/>
    <w:rsid w:val="00C756AA"/>
    <w:rsid w:val="00C766D4"/>
    <w:rsid w:val="00D12E66"/>
    <w:rsid w:val="00D54005"/>
    <w:rsid w:val="00E23C15"/>
    <w:rsid w:val="00E24028"/>
    <w:rsid w:val="00E54887"/>
    <w:rsid w:val="00F20092"/>
    <w:rsid w:val="00FD4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Times New Roman" w:hAnsi="Arial" w:cstheme="minorBidi"/>
        <w:sz w:val="18"/>
        <w:szCs w:val="18"/>
        <w:lang w:val="nl-NL" w:eastAsia="en-US" w:bidi="ar-SA"/>
      </w:rPr>
    </w:rPrDefault>
    <w:pPrDefault>
      <w:pPr>
        <w:spacing w:after="120" w:line="31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unhideWhenUsed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8"/>
    <w:lsdException w:name="Subtitle" w:semiHidden="0" w:uiPriority="0" w:unhideWhenUsed="0"/>
    <w:lsdException w:name="Strong" w:uiPriority="22" w:unhideWhenUsed="0"/>
    <w:lsdException w:name="Emphasis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unhideWhenUsed="0"/>
    <w:lsdException w:name="Quote" w:uiPriority="29" w:unhideWhenUsed="0"/>
    <w:lsdException w:name="Intense Quote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unhideWhenUsed="0"/>
    <w:lsdException w:name="Intense Emphasis" w:uiPriority="21" w:unhideWhenUsed="0"/>
    <w:lsdException w:name="Subtle Reference" w:uiPriority="31" w:unhideWhenUsed="0"/>
    <w:lsdException w:name="Intense Reference" w:uiPriority="32" w:unhideWhenUsed="0"/>
    <w:lsdException w:name="Book Title" w:uiPriority="33" w:unhideWhenUsed="0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B32826"/>
    <w:pPr>
      <w:spacing w:after="0" w:line="240" w:lineRule="auto"/>
    </w:pPr>
    <w:rPr>
      <w:rFonts w:cs="Times New Roman"/>
      <w:sz w:val="20"/>
      <w:szCs w:val="24"/>
      <w:lang w:eastAsia="nl-NL"/>
    </w:rPr>
  </w:style>
  <w:style w:type="paragraph" w:styleId="Kop1">
    <w:name w:val="heading 1"/>
    <w:aliases w:val="Kop 01 Hoofstukkop"/>
    <w:basedOn w:val="Standaard"/>
    <w:next w:val="Standaard"/>
    <w:link w:val="Kop1Char"/>
    <w:qFormat/>
    <w:rsid w:val="008805FD"/>
    <w:pPr>
      <w:keepNext/>
      <w:numPr>
        <w:numId w:val="4"/>
      </w:numPr>
      <w:tabs>
        <w:tab w:val="left" w:pos="720"/>
      </w:tabs>
      <w:spacing w:after="360"/>
      <w:outlineLvl w:val="0"/>
    </w:pPr>
    <w:rPr>
      <w:rFonts w:cs="Arial"/>
      <w:b/>
      <w:bCs/>
      <w:kern w:val="32"/>
      <w:sz w:val="36"/>
      <w:szCs w:val="32"/>
    </w:rPr>
  </w:style>
  <w:style w:type="paragraph" w:styleId="Kop2">
    <w:name w:val="heading 2"/>
    <w:aliases w:val="Kop 02 Sub-hoofdstukkop"/>
    <w:basedOn w:val="Standaard"/>
    <w:next w:val="Standaard"/>
    <w:link w:val="Kop2Char"/>
    <w:qFormat/>
    <w:rsid w:val="00951560"/>
    <w:pPr>
      <w:keepNext/>
      <w:numPr>
        <w:ilvl w:val="1"/>
        <w:numId w:val="4"/>
      </w:numPr>
      <w:tabs>
        <w:tab w:val="left" w:pos="720"/>
      </w:tabs>
      <w:spacing w:after="300"/>
      <w:outlineLvl w:val="1"/>
    </w:pPr>
    <w:rPr>
      <w:rFonts w:cs="Arial"/>
      <w:b/>
      <w:bCs/>
      <w:iCs/>
      <w:sz w:val="30"/>
      <w:szCs w:val="28"/>
    </w:rPr>
  </w:style>
  <w:style w:type="paragraph" w:styleId="Kop3">
    <w:name w:val="heading 3"/>
    <w:aliases w:val="Kop 03 Paragraaftitel"/>
    <w:basedOn w:val="Standaard"/>
    <w:next w:val="Standaard"/>
    <w:link w:val="Kop3Char"/>
    <w:qFormat/>
    <w:rsid w:val="00950339"/>
    <w:pPr>
      <w:keepNext/>
      <w:numPr>
        <w:ilvl w:val="2"/>
        <w:numId w:val="4"/>
      </w:numPr>
      <w:spacing w:after="240"/>
      <w:outlineLvl w:val="2"/>
    </w:pPr>
    <w:rPr>
      <w:rFonts w:cs="Arial"/>
      <w:b/>
      <w:bCs/>
      <w:sz w:val="24"/>
      <w:szCs w:val="26"/>
    </w:rPr>
  </w:style>
  <w:style w:type="paragraph" w:styleId="Kop4">
    <w:name w:val="heading 4"/>
    <w:aliases w:val="Kop 04 Alineakopje"/>
    <w:basedOn w:val="Standaard"/>
    <w:next w:val="Standaard"/>
    <w:link w:val="Kop4Char"/>
    <w:qFormat/>
    <w:rsid w:val="0081518F"/>
    <w:pPr>
      <w:keepNext/>
      <w:outlineLvl w:val="3"/>
    </w:pPr>
    <w:rPr>
      <w:b/>
      <w:bCs/>
      <w:szCs w:val="28"/>
    </w:rPr>
  </w:style>
  <w:style w:type="paragraph" w:styleId="Kop5">
    <w:name w:val="heading 5"/>
    <w:aliases w:val="Kop 05 subparagraaftitel"/>
    <w:basedOn w:val="Standaard"/>
    <w:next w:val="Standaard"/>
    <w:link w:val="Kop5Char"/>
    <w:qFormat/>
    <w:rsid w:val="0081518F"/>
    <w:pPr>
      <w:outlineLvl w:val="4"/>
    </w:pPr>
    <w:rPr>
      <w:b/>
      <w:bCs/>
      <w:i/>
      <w:iCs/>
      <w:szCs w:val="26"/>
    </w:rPr>
  </w:style>
  <w:style w:type="paragraph" w:styleId="Kop6">
    <w:name w:val="heading 6"/>
    <w:aliases w:val="Kop 06 Opsommen nrs"/>
    <w:basedOn w:val="Standaard"/>
    <w:link w:val="Kop6Char"/>
    <w:qFormat/>
    <w:rsid w:val="0081518F"/>
    <w:pPr>
      <w:numPr>
        <w:numId w:val="5"/>
      </w:numPr>
      <w:tabs>
        <w:tab w:val="left" w:pos="397"/>
        <w:tab w:val="left" w:pos="488"/>
      </w:tabs>
      <w:outlineLvl w:val="5"/>
    </w:pPr>
    <w:rPr>
      <w:bCs/>
      <w:szCs w:val="22"/>
    </w:rPr>
  </w:style>
  <w:style w:type="paragraph" w:styleId="Kop7">
    <w:name w:val="heading 7"/>
    <w:aliases w:val="Kop 07 Opsommen strp"/>
    <w:basedOn w:val="Standaard"/>
    <w:link w:val="Kop7Char"/>
    <w:qFormat/>
    <w:rsid w:val="0081518F"/>
    <w:pPr>
      <w:numPr>
        <w:numId w:val="6"/>
      </w:numPr>
      <w:tabs>
        <w:tab w:val="left" w:pos="397"/>
      </w:tabs>
      <w:outlineLvl w:val="6"/>
    </w:pPr>
  </w:style>
  <w:style w:type="paragraph" w:styleId="Kop8">
    <w:name w:val="heading 8"/>
    <w:aliases w:val="Kop 08 Titelblad"/>
    <w:basedOn w:val="Standaard"/>
    <w:next w:val="Standaard"/>
    <w:link w:val="Kop8Char"/>
    <w:qFormat/>
    <w:rsid w:val="0081518F"/>
    <w:pPr>
      <w:spacing w:after="480"/>
      <w:outlineLvl w:val="7"/>
    </w:pPr>
    <w:rPr>
      <w:b/>
      <w:iCs/>
      <w:sz w:val="48"/>
    </w:rPr>
  </w:style>
  <w:style w:type="paragraph" w:styleId="Kop9">
    <w:name w:val="heading 9"/>
    <w:aliases w:val="Kop 09 Subtitel"/>
    <w:basedOn w:val="Standaard"/>
    <w:next w:val="Standaard"/>
    <w:link w:val="Kop9Char"/>
    <w:qFormat/>
    <w:rsid w:val="0081518F"/>
    <w:pPr>
      <w:spacing w:after="360"/>
      <w:outlineLvl w:val="8"/>
    </w:pPr>
    <w:rPr>
      <w:rFonts w:cs="Arial"/>
      <w:b/>
      <w:sz w:val="36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2Char">
    <w:name w:val="Kop 2 Char"/>
    <w:aliases w:val="Kop 02 Sub-hoofdstukkop Char"/>
    <w:basedOn w:val="Standaardalinea-lettertype"/>
    <w:link w:val="Kop2"/>
    <w:rsid w:val="00B31C12"/>
    <w:rPr>
      <w:rFonts w:eastAsia="Times New Roman" w:cs="Arial"/>
      <w:b/>
      <w:bCs/>
      <w:iCs/>
      <w:sz w:val="30"/>
      <w:szCs w:val="28"/>
      <w:lang w:eastAsia="nl-NL"/>
    </w:rPr>
  </w:style>
  <w:style w:type="character" w:customStyle="1" w:styleId="Kop1Char">
    <w:name w:val="Kop 1 Char"/>
    <w:aliases w:val="Kop 01 Hoofstukkop Char"/>
    <w:basedOn w:val="Standaardalinea-lettertype"/>
    <w:link w:val="Kop1"/>
    <w:rsid w:val="00B31C12"/>
    <w:rPr>
      <w:rFonts w:eastAsia="Times New Roman" w:cs="Arial"/>
      <w:b/>
      <w:bCs/>
      <w:kern w:val="32"/>
      <w:sz w:val="36"/>
      <w:szCs w:val="32"/>
      <w:lang w:eastAsia="nl-NL"/>
    </w:rPr>
  </w:style>
  <w:style w:type="character" w:customStyle="1" w:styleId="Kop3Char">
    <w:name w:val="Kop 3 Char"/>
    <w:aliases w:val="Kop 03 Paragraaftitel Char"/>
    <w:basedOn w:val="Standaardalinea-lettertype"/>
    <w:link w:val="Kop3"/>
    <w:rsid w:val="00E24028"/>
    <w:rPr>
      <w:rFonts w:eastAsia="Times New Roman" w:cs="Arial"/>
      <w:b/>
      <w:bCs/>
      <w:sz w:val="24"/>
      <w:szCs w:val="26"/>
      <w:lang w:eastAsia="nl-NL"/>
    </w:rPr>
  </w:style>
  <w:style w:type="paragraph" w:styleId="Ondertitel">
    <w:name w:val="Subtitle"/>
    <w:basedOn w:val="Standaard"/>
    <w:next w:val="Standaard"/>
    <w:link w:val="OndertitelChar"/>
    <w:rsid w:val="00333B0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</w:rPr>
  </w:style>
  <w:style w:type="character" w:customStyle="1" w:styleId="OndertitelChar">
    <w:name w:val="Ondertitel Char"/>
    <w:basedOn w:val="Standaardalinea-lettertype"/>
    <w:link w:val="Ondertitel"/>
    <w:rsid w:val="00333B0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nl-NL"/>
    </w:rPr>
  </w:style>
  <w:style w:type="paragraph" w:styleId="Titel">
    <w:name w:val="Title"/>
    <w:basedOn w:val="Standaard"/>
    <w:link w:val="TitelChar"/>
    <w:qFormat/>
    <w:rsid w:val="00333B0A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elChar">
    <w:name w:val="Titel Char"/>
    <w:basedOn w:val="Standaardalinea-lettertype"/>
    <w:link w:val="Titel"/>
    <w:rsid w:val="00333B0A"/>
    <w:rPr>
      <w:rFonts w:cs="Arial"/>
      <w:b/>
      <w:bCs/>
      <w:kern w:val="28"/>
      <w:sz w:val="32"/>
      <w:szCs w:val="32"/>
      <w:lang w:eastAsia="nl-NL"/>
    </w:rPr>
  </w:style>
  <w:style w:type="paragraph" w:styleId="Geenafstand">
    <w:name w:val="No Spacing"/>
    <w:uiPriority w:val="1"/>
    <w:rsid w:val="009E50DC"/>
    <w:pPr>
      <w:spacing w:after="0" w:line="240" w:lineRule="auto"/>
    </w:pPr>
    <w:rPr>
      <w:rFonts w:cs="Times New Roman"/>
      <w:sz w:val="20"/>
      <w:szCs w:val="24"/>
      <w:lang w:eastAsia="nl-NL"/>
    </w:rPr>
  </w:style>
  <w:style w:type="character" w:customStyle="1" w:styleId="Kop4Char">
    <w:name w:val="Kop 4 Char"/>
    <w:aliases w:val="Kop 04 Alineakopje Char"/>
    <w:basedOn w:val="Standaardalinea-lettertype"/>
    <w:link w:val="Kop4"/>
    <w:rsid w:val="0081518F"/>
    <w:rPr>
      <w:rFonts w:eastAsia="Times New Roman" w:cs="Times New Roman"/>
      <w:b/>
      <w:bCs/>
      <w:sz w:val="20"/>
      <w:szCs w:val="28"/>
      <w:lang w:eastAsia="nl-NL"/>
    </w:rPr>
  </w:style>
  <w:style w:type="character" w:customStyle="1" w:styleId="Kop5Char">
    <w:name w:val="Kop 5 Char"/>
    <w:aliases w:val="Kop 05 subparagraaftitel Char"/>
    <w:basedOn w:val="Standaardalinea-lettertype"/>
    <w:link w:val="Kop5"/>
    <w:rsid w:val="0081518F"/>
    <w:rPr>
      <w:rFonts w:eastAsia="Times New Roman" w:cs="Times New Roman"/>
      <w:b/>
      <w:bCs/>
      <w:i/>
      <w:iCs/>
      <w:sz w:val="20"/>
      <w:szCs w:val="26"/>
      <w:lang w:eastAsia="nl-NL"/>
    </w:rPr>
  </w:style>
  <w:style w:type="character" w:customStyle="1" w:styleId="Kop6Char">
    <w:name w:val="Kop 6 Char"/>
    <w:aliases w:val="Kop 06 Opsommen nrs Char"/>
    <w:basedOn w:val="Standaardalinea-lettertype"/>
    <w:link w:val="Kop6"/>
    <w:rsid w:val="0081518F"/>
    <w:rPr>
      <w:rFonts w:eastAsia="Times New Roman" w:cs="Times New Roman"/>
      <w:bCs/>
      <w:sz w:val="20"/>
      <w:szCs w:val="22"/>
      <w:lang w:eastAsia="nl-NL"/>
    </w:rPr>
  </w:style>
  <w:style w:type="character" w:customStyle="1" w:styleId="Kop7Char">
    <w:name w:val="Kop 7 Char"/>
    <w:aliases w:val="Kop 07 Opsommen strp Char"/>
    <w:basedOn w:val="Standaardalinea-lettertype"/>
    <w:link w:val="Kop7"/>
    <w:rsid w:val="0081518F"/>
    <w:rPr>
      <w:rFonts w:eastAsia="Times New Roman" w:cs="Times New Roman"/>
      <w:sz w:val="20"/>
      <w:szCs w:val="24"/>
      <w:lang w:eastAsia="nl-NL"/>
    </w:rPr>
  </w:style>
  <w:style w:type="character" w:customStyle="1" w:styleId="Kop8Char">
    <w:name w:val="Kop 8 Char"/>
    <w:aliases w:val="Kop 08 Titelblad Char"/>
    <w:basedOn w:val="Standaardalinea-lettertype"/>
    <w:link w:val="Kop8"/>
    <w:rsid w:val="0081518F"/>
    <w:rPr>
      <w:rFonts w:eastAsia="Times New Roman" w:cs="Times New Roman"/>
      <w:b/>
      <w:iCs/>
      <w:sz w:val="48"/>
      <w:szCs w:val="24"/>
      <w:lang w:eastAsia="nl-NL"/>
    </w:rPr>
  </w:style>
  <w:style w:type="character" w:customStyle="1" w:styleId="Kop9Char">
    <w:name w:val="Kop 9 Char"/>
    <w:aliases w:val="Kop 09 Subtitel Char"/>
    <w:basedOn w:val="Standaardalinea-lettertype"/>
    <w:link w:val="Kop9"/>
    <w:rsid w:val="0081518F"/>
    <w:rPr>
      <w:rFonts w:eastAsia="Times New Roman" w:cs="Arial"/>
      <w:b/>
      <w:sz w:val="36"/>
      <w:szCs w:val="22"/>
      <w:lang w:eastAsia="nl-NL"/>
    </w:rPr>
  </w:style>
  <w:style w:type="paragraph" w:customStyle="1" w:styleId="Kop10">
    <w:name w:val="Kop10"/>
    <w:aliases w:val="Kop 10 zonder nummer"/>
    <w:basedOn w:val="Standaard"/>
    <w:next w:val="Standaard"/>
    <w:qFormat/>
    <w:rsid w:val="0081518F"/>
    <w:rPr>
      <w:b/>
      <w:sz w:val="36"/>
    </w:rPr>
  </w:style>
  <w:style w:type="paragraph" w:customStyle="1" w:styleId="Kop11">
    <w:name w:val="Kop11"/>
    <w:aliases w:val="Kop 11 Subkop zonder nummer"/>
    <w:basedOn w:val="Standaard"/>
    <w:next w:val="Standaard"/>
    <w:qFormat/>
    <w:rsid w:val="00B32826"/>
    <w:rPr>
      <w:b/>
      <w:sz w:val="30"/>
    </w:rPr>
  </w:style>
  <w:style w:type="paragraph" w:customStyle="1" w:styleId="Kop12">
    <w:name w:val="Kop12"/>
    <w:aliases w:val="Kop 12 Paragraafkop zonder nummer"/>
    <w:basedOn w:val="Standaard"/>
    <w:next w:val="Standaard"/>
    <w:qFormat/>
    <w:rsid w:val="00B32826"/>
    <w:rPr>
      <w:b/>
      <w:sz w:val="24"/>
    </w:rPr>
  </w:style>
  <w:style w:type="paragraph" w:customStyle="1" w:styleId="Kop13">
    <w:name w:val="Kop13"/>
    <w:aliases w:val="Kop 13 Blauw titelblad"/>
    <w:basedOn w:val="Standaard"/>
    <w:next w:val="Standaard"/>
    <w:qFormat/>
    <w:rsid w:val="00B32826"/>
    <w:rPr>
      <w:b/>
      <w:color w:val="00A5C7"/>
      <w:sz w:val="48"/>
    </w:rPr>
  </w:style>
  <w:style w:type="paragraph" w:customStyle="1" w:styleId="Kop14">
    <w:name w:val="Kop14"/>
    <w:aliases w:val="Kop 14 Ondertitel Grijs"/>
    <w:basedOn w:val="Standaard"/>
    <w:next w:val="Standaard"/>
    <w:qFormat/>
    <w:rsid w:val="00B32826"/>
    <w:rPr>
      <w:b/>
      <w:color w:val="A8A9A3"/>
      <w:sz w:val="36"/>
    </w:rPr>
  </w:style>
  <w:style w:type="paragraph" w:customStyle="1" w:styleId="Kop15">
    <w:name w:val="Kop15"/>
    <w:aliases w:val="Kop 15 Klein kopje blauw"/>
    <w:basedOn w:val="Standaard"/>
    <w:next w:val="Standaard"/>
    <w:qFormat/>
    <w:rsid w:val="00B32826"/>
    <w:rPr>
      <w:b/>
      <w:color w:val="00A5C7"/>
    </w:rPr>
  </w:style>
  <w:style w:type="paragraph" w:styleId="Normaalweb">
    <w:name w:val="Normal (Web)"/>
    <w:basedOn w:val="Standaard"/>
    <w:uiPriority w:val="99"/>
    <w:semiHidden/>
    <w:unhideWhenUsed/>
    <w:rsid w:val="00A54D00"/>
    <w:pPr>
      <w:spacing w:before="100" w:beforeAutospacing="1" w:after="100" w:afterAutospacing="1"/>
    </w:pPr>
    <w:rPr>
      <w:rFonts w:ascii="Times New Roman" w:eastAsiaTheme="minorEastAsia" w:hAnsi="Times New Roman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Times New Roman" w:hAnsi="Arial" w:cstheme="minorBidi"/>
        <w:sz w:val="18"/>
        <w:szCs w:val="18"/>
        <w:lang w:val="nl-NL" w:eastAsia="en-US" w:bidi="ar-SA"/>
      </w:rPr>
    </w:rPrDefault>
    <w:pPrDefault>
      <w:pPr>
        <w:spacing w:after="120" w:line="31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unhideWhenUsed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8"/>
    <w:lsdException w:name="Subtitle" w:semiHidden="0" w:uiPriority="0" w:unhideWhenUsed="0"/>
    <w:lsdException w:name="Strong" w:uiPriority="22" w:unhideWhenUsed="0"/>
    <w:lsdException w:name="Emphasis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unhideWhenUsed="0"/>
    <w:lsdException w:name="Quote" w:uiPriority="29" w:unhideWhenUsed="0"/>
    <w:lsdException w:name="Intense Quote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unhideWhenUsed="0"/>
    <w:lsdException w:name="Intense Emphasis" w:uiPriority="21" w:unhideWhenUsed="0"/>
    <w:lsdException w:name="Subtle Reference" w:uiPriority="31" w:unhideWhenUsed="0"/>
    <w:lsdException w:name="Intense Reference" w:uiPriority="32" w:unhideWhenUsed="0"/>
    <w:lsdException w:name="Book Title" w:uiPriority="33" w:unhideWhenUsed="0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B32826"/>
    <w:pPr>
      <w:spacing w:after="0" w:line="240" w:lineRule="auto"/>
    </w:pPr>
    <w:rPr>
      <w:rFonts w:cs="Times New Roman"/>
      <w:sz w:val="20"/>
      <w:szCs w:val="24"/>
      <w:lang w:eastAsia="nl-NL"/>
    </w:rPr>
  </w:style>
  <w:style w:type="paragraph" w:styleId="Kop1">
    <w:name w:val="heading 1"/>
    <w:aliases w:val="Kop 01 Hoofstukkop"/>
    <w:basedOn w:val="Standaard"/>
    <w:next w:val="Standaard"/>
    <w:link w:val="Kop1Char"/>
    <w:qFormat/>
    <w:rsid w:val="008805FD"/>
    <w:pPr>
      <w:keepNext/>
      <w:numPr>
        <w:numId w:val="4"/>
      </w:numPr>
      <w:tabs>
        <w:tab w:val="left" w:pos="720"/>
      </w:tabs>
      <w:spacing w:after="360"/>
      <w:outlineLvl w:val="0"/>
    </w:pPr>
    <w:rPr>
      <w:rFonts w:cs="Arial"/>
      <w:b/>
      <w:bCs/>
      <w:kern w:val="32"/>
      <w:sz w:val="36"/>
      <w:szCs w:val="32"/>
    </w:rPr>
  </w:style>
  <w:style w:type="paragraph" w:styleId="Kop2">
    <w:name w:val="heading 2"/>
    <w:aliases w:val="Kop 02 Sub-hoofdstukkop"/>
    <w:basedOn w:val="Standaard"/>
    <w:next w:val="Standaard"/>
    <w:link w:val="Kop2Char"/>
    <w:qFormat/>
    <w:rsid w:val="00951560"/>
    <w:pPr>
      <w:keepNext/>
      <w:numPr>
        <w:ilvl w:val="1"/>
        <w:numId w:val="4"/>
      </w:numPr>
      <w:tabs>
        <w:tab w:val="left" w:pos="720"/>
      </w:tabs>
      <w:spacing w:after="300"/>
      <w:outlineLvl w:val="1"/>
    </w:pPr>
    <w:rPr>
      <w:rFonts w:cs="Arial"/>
      <w:b/>
      <w:bCs/>
      <w:iCs/>
      <w:sz w:val="30"/>
      <w:szCs w:val="28"/>
    </w:rPr>
  </w:style>
  <w:style w:type="paragraph" w:styleId="Kop3">
    <w:name w:val="heading 3"/>
    <w:aliases w:val="Kop 03 Paragraaftitel"/>
    <w:basedOn w:val="Standaard"/>
    <w:next w:val="Standaard"/>
    <w:link w:val="Kop3Char"/>
    <w:qFormat/>
    <w:rsid w:val="00950339"/>
    <w:pPr>
      <w:keepNext/>
      <w:numPr>
        <w:ilvl w:val="2"/>
        <w:numId w:val="4"/>
      </w:numPr>
      <w:spacing w:after="240"/>
      <w:outlineLvl w:val="2"/>
    </w:pPr>
    <w:rPr>
      <w:rFonts w:cs="Arial"/>
      <w:b/>
      <w:bCs/>
      <w:sz w:val="24"/>
      <w:szCs w:val="26"/>
    </w:rPr>
  </w:style>
  <w:style w:type="paragraph" w:styleId="Kop4">
    <w:name w:val="heading 4"/>
    <w:aliases w:val="Kop 04 Alineakopje"/>
    <w:basedOn w:val="Standaard"/>
    <w:next w:val="Standaard"/>
    <w:link w:val="Kop4Char"/>
    <w:qFormat/>
    <w:rsid w:val="0081518F"/>
    <w:pPr>
      <w:keepNext/>
      <w:outlineLvl w:val="3"/>
    </w:pPr>
    <w:rPr>
      <w:b/>
      <w:bCs/>
      <w:szCs w:val="28"/>
    </w:rPr>
  </w:style>
  <w:style w:type="paragraph" w:styleId="Kop5">
    <w:name w:val="heading 5"/>
    <w:aliases w:val="Kop 05 subparagraaftitel"/>
    <w:basedOn w:val="Standaard"/>
    <w:next w:val="Standaard"/>
    <w:link w:val="Kop5Char"/>
    <w:qFormat/>
    <w:rsid w:val="0081518F"/>
    <w:pPr>
      <w:outlineLvl w:val="4"/>
    </w:pPr>
    <w:rPr>
      <w:b/>
      <w:bCs/>
      <w:i/>
      <w:iCs/>
      <w:szCs w:val="26"/>
    </w:rPr>
  </w:style>
  <w:style w:type="paragraph" w:styleId="Kop6">
    <w:name w:val="heading 6"/>
    <w:aliases w:val="Kop 06 Opsommen nrs"/>
    <w:basedOn w:val="Standaard"/>
    <w:link w:val="Kop6Char"/>
    <w:qFormat/>
    <w:rsid w:val="0081518F"/>
    <w:pPr>
      <w:numPr>
        <w:numId w:val="5"/>
      </w:numPr>
      <w:tabs>
        <w:tab w:val="left" w:pos="397"/>
        <w:tab w:val="left" w:pos="488"/>
      </w:tabs>
      <w:outlineLvl w:val="5"/>
    </w:pPr>
    <w:rPr>
      <w:bCs/>
      <w:szCs w:val="22"/>
    </w:rPr>
  </w:style>
  <w:style w:type="paragraph" w:styleId="Kop7">
    <w:name w:val="heading 7"/>
    <w:aliases w:val="Kop 07 Opsommen strp"/>
    <w:basedOn w:val="Standaard"/>
    <w:link w:val="Kop7Char"/>
    <w:qFormat/>
    <w:rsid w:val="0081518F"/>
    <w:pPr>
      <w:numPr>
        <w:numId w:val="6"/>
      </w:numPr>
      <w:tabs>
        <w:tab w:val="left" w:pos="397"/>
      </w:tabs>
      <w:outlineLvl w:val="6"/>
    </w:pPr>
  </w:style>
  <w:style w:type="paragraph" w:styleId="Kop8">
    <w:name w:val="heading 8"/>
    <w:aliases w:val="Kop 08 Titelblad"/>
    <w:basedOn w:val="Standaard"/>
    <w:next w:val="Standaard"/>
    <w:link w:val="Kop8Char"/>
    <w:qFormat/>
    <w:rsid w:val="0081518F"/>
    <w:pPr>
      <w:spacing w:after="480"/>
      <w:outlineLvl w:val="7"/>
    </w:pPr>
    <w:rPr>
      <w:b/>
      <w:iCs/>
      <w:sz w:val="48"/>
    </w:rPr>
  </w:style>
  <w:style w:type="paragraph" w:styleId="Kop9">
    <w:name w:val="heading 9"/>
    <w:aliases w:val="Kop 09 Subtitel"/>
    <w:basedOn w:val="Standaard"/>
    <w:next w:val="Standaard"/>
    <w:link w:val="Kop9Char"/>
    <w:qFormat/>
    <w:rsid w:val="0081518F"/>
    <w:pPr>
      <w:spacing w:after="360"/>
      <w:outlineLvl w:val="8"/>
    </w:pPr>
    <w:rPr>
      <w:rFonts w:cs="Arial"/>
      <w:b/>
      <w:sz w:val="36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2Char">
    <w:name w:val="Kop 2 Char"/>
    <w:aliases w:val="Kop 02 Sub-hoofdstukkop Char"/>
    <w:basedOn w:val="Standaardalinea-lettertype"/>
    <w:link w:val="Kop2"/>
    <w:rsid w:val="00B31C12"/>
    <w:rPr>
      <w:rFonts w:eastAsia="Times New Roman" w:cs="Arial"/>
      <w:b/>
      <w:bCs/>
      <w:iCs/>
      <w:sz w:val="30"/>
      <w:szCs w:val="28"/>
      <w:lang w:eastAsia="nl-NL"/>
    </w:rPr>
  </w:style>
  <w:style w:type="character" w:customStyle="1" w:styleId="Kop1Char">
    <w:name w:val="Kop 1 Char"/>
    <w:aliases w:val="Kop 01 Hoofstukkop Char"/>
    <w:basedOn w:val="Standaardalinea-lettertype"/>
    <w:link w:val="Kop1"/>
    <w:rsid w:val="00B31C12"/>
    <w:rPr>
      <w:rFonts w:eastAsia="Times New Roman" w:cs="Arial"/>
      <w:b/>
      <w:bCs/>
      <w:kern w:val="32"/>
      <w:sz w:val="36"/>
      <w:szCs w:val="32"/>
      <w:lang w:eastAsia="nl-NL"/>
    </w:rPr>
  </w:style>
  <w:style w:type="character" w:customStyle="1" w:styleId="Kop3Char">
    <w:name w:val="Kop 3 Char"/>
    <w:aliases w:val="Kop 03 Paragraaftitel Char"/>
    <w:basedOn w:val="Standaardalinea-lettertype"/>
    <w:link w:val="Kop3"/>
    <w:rsid w:val="00E24028"/>
    <w:rPr>
      <w:rFonts w:eastAsia="Times New Roman" w:cs="Arial"/>
      <w:b/>
      <w:bCs/>
      <w:sz w:val="24"/>
      <w:szCs w:val="26"/>
      <w:lang w:eastAsia="nl-NL"/>
    </w:rPr>
  </w:style>
  <w:style w:type="paragraph" w:styleId="Ondertitel">
    <w:name w:val="Subtitle"/>
    <w:basedOn w:val="Standaard"/>
    <w:next w:val="Standaard"/>
    <w:link w:val="OndertitelChar"/>
    <w:rsid w:val="00333B0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</w:rPr>
  </w:style>
  <w:style w:type="character" w:customStyle="1" w:styleId="OndertitelChar">
    <w:name w:val="Ondertitel Char"/>
    <w:basedOn w:val="Standaardalinea-lettertype"/>
    <w:link w:val="Ondertitel"/>
    <w:rsid w:val="00333B0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nl-NL"/>
    </w:rPr>
  </w:style>
  <w:style w:type="paragraph" w:styleId="Titel">
    <w:name w:val="Title"/>
    <w:basedOn w:val="Standaard"/>
    <w:link w:val="TitelChar"/>
    <w:qFormat/>
    <w:rsid w:val="00333B0A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elChar">
    <w:name w:val="Titel Char"/>
    <w:basedOn w:val="Standaardalinea-lettertype"/>
    <w:link w:val="Titel"/>
    <w:rsid w:val="00333B0A"/>
    <w:rPr>
      <w:rFonts w:cs="Arial"/>
      <w:b/>
      <w:bCs/>
      <w:kern w:val="28"/>
      <w:sz w:val="32"/>
      <w:szCs w:val="32"/>
      <w:lang w:eastAsia="nl-NL"/>
    </w:rPr>
  </w:style>
  <w:style w:type="paragraph" w:styleId="Geenafstand">
    <w:name w:val="No Spacing"/>
    <w:uiPriority w:val="1"/>
    <w:rsid w:val="009E50DC"/>
    <w:pPr>
      <w:spacing w:after="0" w:line="240" w:lineRule="auto"/>
    </w:pPr>
    <w:rPr>
      <w:rFonts w:cs="Times New Roman"/>
      <w:sz w:val="20"/>
      <w:szCs w:val="24"/>
      <w:lang w:eastAsia="nl-NL"/>
    </w:rPr>
  </w:style>
  <w:style w:type="character" w:customStyle="1" w:styleId="Kop4Char">
    <w:name w:val="Kop 4 Char"/>
    <w:aliases w:val="Kop 04 Alineakopje Char"/>
    <w:basedOn w:val="Standaardalinea-lettertype"/>
    <w:link w:val="Kop4"/>
    <w:rsid w:val="0081518F"/>
    <w:rPr>
      <w:rFonts w:eastAsia="Times New Roman" w:cs="Times New Roman"/>
      <w:b/>
      <w:bCs/>
      <w:sz w:val="20"/>
      <w:szCs w:val="28"/>
      <w:lang w:eastAsia="nl-NL"/>
    </w:rPr>
  </w:style>
  <w:style w:type="character" w:customStyle="1" w:styleId="Kop5Char">
    <w:name w:val="Kop 5 Char"/>
    <w:aliases w:val="Kop 05 subparagraaftitel Char"/>
    <w:basedOn w:val="Standaardalinea-lettertype"/>
    <w:link w:val="Kop5"/>
    <w:rsid w:val="0081518F"/>
    <w:rPr>
      <w:rFonts w:eastAsia="Times New Roman" w:cs="Times New Roman"/>
      <w:b/>
      <w:bCs/>
      <w:i/>
      <w:iCs/>
      <w:sz w:val="20"/>
      <w:szCs w:val="26"/>
      <w:lang w:eastAsia="nl-NL"/>
    </w:rPr>
  </w:style>
  <w:style w:type="character" w:customStyle="1" w:styleId="Kop6Char">
    <w:name w:val="Kop 6 Char"/>
    <w:aliases w:val="Kop 06 Opsommen nrs Char"/>
    <w:basedOn w:val="Standaardalinea-lettertype"/>
    <w:link w:val="Kop6"/>
    <w:rsid w:val="0081518F"/>
    <w:rPr>
      <w:rFonts w:eastAsia="Times New Roman" w:cs="Times New Roman"/>
      <w:bCs/>
      <w:sz w:val="20"/>
      <w:szCs w:val="22"/>
      <w:lang w:eastAsia="nl-NL"/>
    </w:rPr>
  </w:style>
  <w:style w:type="character" w:customStyle="1" w:styleId="Kop7Char">
    <w:name w:val="Kop 7 Char"/>
    <w:aliases w:val="Kop 07 Opsommen strp Char"/>
    <w:basedOn w:val="Standaardalinea-lettertype"/>
    <w:link w:val="Kop7"/>
    <w:rsid w:val="0081518F"/>
    <w:rPr>
      <w:rFonts w:eastAsia="Times New Roman" w:cs="Times New Roman"/>
      <w:sz w:val="20"/>
      <w:szCs w:val="24"/>
      <w:lang w:eastAsia="nl-NL"/>
    </w:rPr>
  </w:style>
  <w:style w:type="character" w:customStyle="1" w:styleId="Kop8Char">
    <w:name w:val="Kop 8 Char"/>
    <w:aliases w:val="Kop 08 Titelblad Char"/>
    <w:basedOn w:val="Standaardalinea-lettertype"/>
    <w:link w:val="Kop8"/>
    <w:rsid w:val="0081518F"/>
    <w:rPr>
      <w:rFonts w:eastAsia="Times New Roman" w:cs="Times New Roman"/>
      <w:b/>
      <w:iCs/>
      <w:sz w:val="48"/>
      <w:szCs w:val="24"/>
      <w:lang w:eastAsia="nl-NL"/>
    </w:rPr>
  </w:style>
  <w:style w:type="character" w:customStyle="1" w:styleId="Kop9Char">
    <w:name w:val="Kop 9 Char"/>
    <w:aliases w:val="Kop 09 Subtitel Char"/>
    <w:basedOn w:val="Standaardalinea-lettertype"/>
    <w:link w:val="Kop9"/>
    <w:rsid w:val="0081518F"/>
    <w:rPr>
      <w:rFonts w:eastAsia="Times New Roman" w:cs="Arial"/>
      <w:b/>
      <w:sz w:val="36"/>
      <w:szCs w:val="22"/>
      <w:lang w:eastAsia="nl-NL"/>
    </w:rPr>
  </w:style>
  <w:style w:type="paragraph" w:customStyle="1" w:styleId="Kop10">
    <w:name w:val="Kop10"/>
    <w:aliases w:val="Kop 10 zonder nummer"/>
    <w:basedOn w:val="Standaard"/>
    <w:next w:val="Standaard"/>
    <w:qFormat/>
    <w:rsid w:val="0081518F"/>
    <w:rPr>
      <w:b/>
      <w:sz w:val="36"/>
    </w:rPr>
  </w:style>
  <w:style w:type="paragraph" w:customStyle="1" w:styleId="Kop11">
    <w:name w:val="Kop11"/>
    <w:aliases w:val="Kop 11 Subkop zonder nummer"/>
    <w:basedOn w:val="Standaard"/>
    <w:next w:val="Standaard"/>
    <w:qFormat/>
    <w:rsid w:val="00B32826"/>
    <w:rPr>
      <w:b/>
      <w:sz w:val="30"/>
    </w:rPr>
  </w:style>
  <w:style w:type="paragraph" w:customStyle="1" w:styleId="Kop12">
    <w:name w:val="Kop12"/>
    <w:aliases w:val="Kop 12 Paragraafkop zonder nummer"/>
    <w:basedOn w:val="Standaard"/>
    <w:next w:val="Standaard"/>
    <w:qFormat/>
    <w:rsid w:val="00B32826"/>
    <w:rPr>
      <w:b/>
      <w:sz w:val="24"/>
    </w:rPr>
  </w:style>
  <w:style w:type="paragraph" w:customStyle="1" w:styleId="Kop13">
    <w:name w:val="Kop13"/>
    <w:aliases w:val="Kop 13 Blauw titelblad"/>
    <w:basedOn w:val="Standaard"/>
    <w:next w:val="Standaard"/>
    <w:qFormat/>
    <w:rsid w:val="00B32826"/>
    <w:rPr>
      <w:b/>
      <w:color w:val="00A5C7"/>
      <w:sz w:val="48"/>
    </w:rPr>
  </w:style>
  <w:style w:type="paragraph" w:customStyle="1" w:styleId="Kop14">
    <w:name w:val="Kop14"/>
    <w:aliases w:val="Kop 14 Ondertitel Grijs"/>
    <w:basedOn w:val="Standaard"/>
    <w:next w:val="Standaard"/>
    <w:qFormat/>
    <w:rsid w:val="00B32826"/>
    <w:rPr>
      <w:b/>
      <w:color w:val="A8A9A3"/>
      <w:sz w:val="36"/>
    </w:rPr>
  </w:style>
  <w:style w:type="paragraph" w:customStyle="1" w:styleId="Kop15">
    <w:name w:val="Kop15"/>
    <w:aliases w:val="Kop 15 Klein kopje blauw"/>
    <w:basedOn w:val="Standaard"/>
    <w:next w:val="Standaard"/>
    <w:qFormat/>
    <w:rsid w:val="00B32826"/>
    <w:rPr>
      <w:b/>
      <w:color w:val="00A5C7"/>
    </w:rPr>
  </w:style>
  <w:style w:type="paragraph" w:styleId="Normaalweb">
    <w:name w:val="Normal (Web)"/>
    <w:basedOn w:val="Standaard"/>
    <w:uiPriority w:val="99"/>
    <w:semiHidden/>
    <w:unhideWhenUsed/>
    <w:rsid w:val="00A54D00"/>
    <w:pPr>
      <w:spacing w:before="100" w:beforeAutospacing="1" w:after="100" w:afterAutospacing="1"/>
    </w:pPr>
    <w:rPr>
      <w:rFonts w:ascii="Times New Roman" w:eastAsiaTheme="minorEastAsia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DEREE">
      <a:majorFont>
        <a:latin typeface="EurostileConReg"/>
        <a:ea typeface=""/>
        <a:cs typeface=""/>
      </a:majorFont>
      <a:minorFont>
        <a:latin typeface="Arial"/>
        <a:ea typeface=""/>
        <a:cs typeface="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BB2C5B-3E7A-45E2-A6BD-4FD770EE3B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F91160D2.dotm</Template>
  <TotalTime>7</TotalTime>
  <Pages>1</Pages>
  <Words>20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Gemeente Zaanstad</Company>
  <LinksUpToDate>false</LinksUpToDate>
  <CharactersWithSpaces>135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Zundert, Eric van</dc:creator>
  <cp:lastModifiedBy>Zundert, Eric van</cp:lastModifiedBy>
  <cp:revision>2</cp:revision>
  <dcterms:created xsi:type="dcterms:W3CDTF">2019-08-01T08:47:00Z</dcterms:created>
  <dcterms:modified xsi:type="dcterms:W3CDTF">2019-08-01T08:55:00Z</dcterms:modified>
</cp:coreProperties>
</file>